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A08" w:rsidRPr="007908F1" w:rsidRDefault="00F30A08" w:rsidP="00F30A08">
      <w:pPr>
        <w:tabs>
          <w:tab w:val="left" w:pos="7797"/>
        </w:tabs>
        <w:ind w:left="7797"/>
        <w:jc w:val="both"/>
        <w:rPr>
          <w:sz w:val="28"/>
          <w:szCs w:val="28"/>
          <w:lang w:val="uk-UA"/>
        </w:rPr>
      </w:pPr>
      <w:r w:rsidRPr="007908F1">
        <w:rPr>
          <w:sz w:val="28"/>
          <w:szCs w:val="28"/>
          <w:lang w:val="uk-UA"/>
        </w:rPr>
        <w:t>Проект №</w:t>
      </w:r>
      <w:r w:rsidR="00402495">
        <w:rPr>
          <w:sz w:val="28"/>
          <w:szCs w:val="28"/>
          <w:lang w:val="uk-UA"/>
        </w:rPr>
        <w:t>26</w:t>
      </w:r>
    </w:p>
    <w:p w:rsidR="00F30A08" w:rsidRDefault="00E32EAB" w:rsidP="00F30A08">
      <w:pPr>
        <w:tabs>
          <w:tab w:val="left" w:pos="7797"/>
        </w:tabs>
        <w:ind w:left="77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2495">
        <w:rPr>
          <w:sz w:val="28"/>
          <w:szCs w:val="28"/>
          <w:lang w:val="uk-UA"/>
        </w:rPr>
        <w:t>01</w:t>
      </w:r>
      <w:r w:rsidR="00E70FBF" w:rsidRPr="007908F1">
        <w:rPr>
          <w:sz w:val="28"/>
          <w:szCs w:val="28"/>
          <w:lang w:val="uk-UA"/>
        </w:rPr>
        <w:t>.</w:t>
      </w:r>
      <w:r w:rsidR="00402495">
        <w:rPr>
          <w:sz w:val="28"/>
          <w:szCs w:val="28"/>
          <w:lang w:val="uk-UA"/>
        </w:rPr>
        <w:t>10</w:t>
      </w:r>
      <w:r w:rsidR="00E70FBF" w:rsidRPr="007908F1">
        <w:rPr>
          <w:sz w:val="28"/>
          <w:szCs w:val="28"/>
          <w:lang w:val="uk-UA"/>
        </w:rPr>
        <w:t>.</w:t>
      </w:r>
      <w:r w:rsidR="00E0034A" w:rsidRPr="007908F1">
        <w:rPr>
          <w:sz w:val="28"/>
          <w:szCs w:val="28"/>
          <w:lang w:val="uk-UA"/>
        </w:rPr>
        <w:t>201</w:t>
      </w:r>
      <w:r w:rsidR="004E4D0A" w:rsidRPr="007908F1">
        <w:rPr>
          <w:sz w:val="28"/>
          <w:szCs w:val="28"/>
          <w:lang w:val="uk-UA"/>
        </w:rPr>
        <w:t>9</w:t>
      </w:r>
    </w:p>
    <w:p w:rsidR="000132FE" w:rsidRPr="007908F1" w:rsidRDefault="000132FE" w:rsidP="00F30A08">
      <w:pPr>
        <w:tabs>
          <w:tab w:val="left" w:pos="7797"/>
        </w:tabs>
        <w:ind w:left="77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Варіант 2</w:t>
      </w:r>
    </w:p>
    <w:p w:rsidR="007201F1" w:rsidRPr="005805BC" w:rsidRDefault="007201F1" w:rsidP="007201F1">
      <w:pPr>
        <w:jc w:val="center"/>
        <w:rPr>
          <w:b/>
          <w:sz w:val="28"/>
          <w:szCs w:val="28"/>
          <w:lang w:val="uk-UA"/>
        </w:rPr>
      </w:pPr>
      <w:r w:rsidRPr="005805BC">
        <w:rPr>
          <w:b/>
          <w:sz w:val="28"/>
          <w:szCs w:val="28"/>
          <w:lang w:val="uk-UA"/>
        </w:rPr>
        <w:t>УКРАЇНА</w:t>
      </w:r>
    </w:p>
    <w:p w:rsidR="007201F1" w:rsidRPr="005805BC" w:rsidRDefault="007201F1" w:rsidP="007201F1">
      <w:pPr>
        <w:jc w:val="center"/>
        <w:rPr>
          <w:b/>
          <w:sz w:val="28"/>
          <w:szCs w:val="28"/>
          <w:lang w:val="uk-UA"/>
        </w:rPr>
      </w:pPr>
    </w:p>
    <w:p w:rsidR="007201F1" w:rsidRPr="005805BC" w:rsidRDefault="007201F1" w:rsidP="007201F1">
      <w:pPr>
        <w:pStyle w:val="1"/>
        <w:jc w:val="center"/>
        <w:rPr>
          <w:b/>
          <w:szCs w:val="28"/>
        </w:rPr>
      </w:pPr>
      <w:r w:rsidRPr="005805BC">
        <w:rPr>
          <w:b/>
          <w:szCs w:val="28"/>
        </w:rPr>
        <w:t>ЗАПОРІЗЬКА МІСЬКА РАДА</w:t>
      </w:r>
    </w:p>
    <w:p w:rsidR="007201F1" w:rsidRPr="005805BC" w:rsidRDefault="00C41646" w:rsidP="007201F1">
      <w:pPr>
        <w:jc w:val="center"/>
        <w:rPr>
          <w:b/>
          <w:sz w:val="28"/>
          <w:szCs w:val="28"/>
          <w:lang w:val="uk-UA"/>
        </w:rPr>
      </w:pPr>
      <w:r w:rsidRPr="005805BC">
        <w:rPr>
          <w:b/>
          <w:sz w:val="28"/>
          <w:szCs w:val="28"/>
          <w:lang w:val="uk-UA"/>
        </w:rPr>
        <w:t>сьомого</w:t>
      </w:r>
      <w:r w:rsidR="007201F1" w:rsidRPr="005805BC">
        <w:rPr>
          <w:b/>
          <w:sz w:val="28"/>
          <w:szCs w:val="28"/>
          <w:lang w:val="uk-UA"/>
        </w:rPr>
        <w:t xml:space="preserve"> скликання</w:t>
      </w:r>
    </w:p>
    <w:p w:rsidR="007201F1" w:rsidRPr="005805BC" w:rsidRDefault="007201F1" w:rsidP="007201F1">
      <w:pPr>
        <w:jc w:val="center"/>
        <w:rPr>
          <w:b/>
          <w:sz w:val="28"/>
          <w:szCs w:val="28"/>
          <w:lang w:val="uk-UA"/>
        </w:rPr>
      </w:pPr>
      <w:r w:rsidRPr="005805BC">
        <w:rPr>
          <w:b/>
          <w:sz w:val="28"/>
          <w:szCs w:val="28"/>
          <w:lang w:val="uk-UA"/>
        </w:rPr>
        <w:t>___________сесія</w:t>
      </w:r>
    </w:p>
    <w:p w:rsidR="007201F1" w:rsidRPr="005805BC" w:rsidRDefault="007201F1" w:rsidP="007201F1">
      <w:pPr>
        <w:jc w:val="center"/>
        <w:rPr>
          <w:b/>
          <w:sz w:val="28"/>
          <w:szCs w:val="28"/>
          <w:lang w:val="uk-UA"/>
        </w:rPr>
      </w:pPr>
    </w:p>
    <w:p w:rsidR="007201F1" w:rsidRPr="007908F1" w:rsidRDefault="007201F1" w:rsidP="007201F1">
      <w:pPr>
        <w:jc w:val="center"/>
        <w:rPr>
          <w:b/>
          <w:sz w:val="28"/>
          <w:szCs w:val="28"/>
          <w:lang w:val="uk-UA"/>
        </w:rPr>
      </w:pPr>
      <w:r w:rsidRPr="005805BC">
        <w:rPr>
          <w:b/>
          <w:sz w:val="28"/>
          <w:szCs w:val="28"/>
          <w:lang w:val="uk-UA"/>
        </w:rPr>
        <w:t xml:space="preserve">Р І Ш Е Н Н </w:t>
      </w:r>
      <w:r w:rsidR="00FE3120" w:rsidRPr="005805BC">
        <w:rPr>
          <w:b/>
          <w:sz w:val="28"/>
          <w:szCs w:val="28"/>
          <w:lang w:val="uk-UA"/>
        </w:rPr>
        <w:t>Я</w:t>
      </w:r>
    </w:p>
    <w:p w:rsidR="008C5C74" w:rsidRPr="007908F1" w:rsidRDefault="008C5C74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DC7017" w:rsidRPr="0095511E" w:rsidRDefault="00DC701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DC7017" w:rsidRPr="00DC7017" w:rsidRDefault="00DC7017" w:rsidP="00C53127">
      <w:pPr>
        <w:spacing w:line="200" w:lineRule="exact"/>
        <w:jc w:val="both"/>
        <w:rPr>
          <w:color w:val="FFFFFF" w:themeColor="background1"/>
          <w:sz w:val="28"/>
          <w:szCs w:val="28"/>
          <w:lang w:val="uk-UA"/>
        </w:rPr>
      </w:pPr>
    </w:p>
    <w:p w:rsidR="002F0939" w:rsidRPr="00E0034A" w:rsidRDefault="002F0939" w:rsidP="00C53127">
      <w:pPr>
        <w:spacing w:line="200" w:lineRule="exact"/>
        <w:jc w:val="both"/>
        <w:rPr>
          <w:color w:val="FFFFFF" w:themeColor="background1"/>
          <w:sz w:val="28"/>
          <w:szCs w:val="28"/>
          <w:lang w:val="uk-UA"/>
        </w:rPr>
      </w:pPr>
    </w:p>
    <w:p w:rsidR="00BB38D5" w:rsidRPr="00960812" w:rsidRDefault="004E4D0A" w:rsidP="00BB38D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7"/>
          <w:lang w:val="uk-UA"/>
        </w:rPr>
        <w:t>Про внесення змін до рішення міської ради від 19.12.2018 №32 «</w:t>
      </w:r>
      <w:r w:rsidR="00BB38D5" w:rsidRPr="00960812">
        <w:rPr>
          <w:sz w:val="28"/>
          <w:szCs w:val="27"/>
          <w:lang w:val="uk-UA"/>
        </w:rPr>
        <w:t>Про затвердження Програми «Охорона здоров’я міста Запоріжжя на період         201</w:t>
      </w:r>
      <w:r w:rsidR="00DC7017">
        <w:rPr>
          <w:sz w:val="28"/>
          <w:szCs w:val="27"/>
          <w:lang w:val="uk-UA"/>
        </w:rPr>
        <w:t>9</w:t>
      </w:r>
      <w:r w:rsidR="00BB38D5" w:rsidRPr="00960812">
        <w:rPr>
          <w:sz w:val="28"/>
          <w:szCs w:val="27"/>
          <w:lang w:val="uk-UA"/>
        </w:rPr>
        <w:t>-20</w:t>
      </w:r>
      <w:r w:rsidR="00DC7017">
        <w:rPr>
          <w:sz w:val="28"/>
          <w:szCs w:val="27"/>
          <w:lang w:val="uk-UA"/>
        </w:rPr>
        <w:t>21</w:t>
      </w:r>
      <w:r w:rsidR="00BB38D5" w:rsidRPr="00960812">
        <w:rPr>
          <w:sz w:val="28"/>
          <w:szCs w:val="27"/>
          <w:lang w:val="uk-UA"/>
        </w:rPr>
        <w:t xml:space="preserve"> роки»</w:t>
      </w:r>
      <w:r w:rsidR="008709D6">
        <w:rPr>
          <w:sz w:val="28"/>
          <w:szCs w:val="27"/>
          <w:lang w:val="uk-UA"/>
        </w:rPr>
        <w:t xml:space="preserve"> (зі змінами)</w:t>
      </w:r>
    </w:p>
    <w:p w:rsidR="001A3C4C" w:rsidRPr="00960812" w:rsidRDefault="001A3C4C" w:rsidP="001A3C4C">
      <w:pPr>
        <w:spacing w:line="240" w:lineRule="exact"/>
        <w:jc w:val="both"/>
        <w:rPr>
          <w:sz w:val="28"/>
          <w:szCs w:val="28"/>
          <w:lang w:val="uk-UA"/>
        </w:rPr>
      </w:pPr>
    </w:p>
    <w:p w:rsidR="00911152" w:rsidRPr="00960812" w:rsidRDefault="00911152" w:rsidP="001A3C4C">
      <w:pPr>
        <w:spacing w:line="240" w:lineRule="exact"/>
        <w:jc w:val="both"/>
        <w:rPr>
          <w:sz w:val="28"/>
          <w:szCs w:val="28"/>
          <w:lang w:val="uk-UA"/>
        </w:rPr>
      </w:pPr>
    </w:p>
    <w:p w:rsidR="001A3C4C" w:rsidRPr="00960812" w:rsidRDefault="001A3C4C" w:rsidP="001A3C4C">
      <w:pPr>
        <w:jc w:val="both"/>
        <w:rPr>
          <w:sz w:val="28"/>
          <w:szCs w:val="28"/>
          <w:lang w:val="uk-UA"/>
        </w:rPr>
      </w:pPr>
      <w:r w:rsidRPr="00960812">
        <w:rPr>
          <w:sz w:val="28"/>
          <w:szCs w:val="28"/>
          <w:lang w:val="uk-UA"/>
        </w:rPr>
        <w:tab/>
        <w:t xml:space="preserve">Керуючись Бюджетним кодексом України, Законами України «Основи законодавства України про охорону здоров’я» та «Про місцеве самоврядування в Україні», з метою забезпечення ефективного </w:t>
      </w:r>
      <w:r w:rsidR="00FF3F81" w:rsidRPr="00960812">
        <w:rPr>
          <w:sz w:val="28"/>
          <w:szCs w:val="28"/>
          <w:lang w:val="uk-UA"/>
        </w:rPr>
        <w:t>функціонування</w:t>
      </w:r>
      <w:r w:rsidRPr="00960812">
        <w:rPr>
          <w:sz w:val="28"/>
          <w:szCs w:val="28"/>
          <w:lang w:val="uk-UA"/>
        </w:rPr>
        <w:t xml:space="preserve"> системи охорони здоров’я Запорізька міська рада</w:t>
      </w:r>
    </w:p>
    <w:p w:rsidR="001A3C4C" w:rsidRPr="00960812" w:rsidRDefault="001A3C4C" w:rsidP="001A3C4C">
      <w:pPr>
        <w:jc w:val="both"/>
        <w:rPr>
          <w:sz w:val="28"/>
          <w:szCs w:val="28"/>
          <w:lang w:val="uk-UA"/>
        </w:rPr>
      </w:pPr>
      <w:r w:rsidRPr="00960812">
        <w:rPr>
          <w:sz w:val="28"/>
          <w:szCs w:val="28"/>
          <w:lang w:val="uk-UA"/>
        </w:rPr>
        <w:t>ВИРІШИЛА:</w:t>
      </w:r>
    </w:p>
    <w:p w:rsidR="00BB38D5" w:rsidRPr="00960812" w:rsidRDefault="00BB38D5" w:rsidP="00BB38D5">
      <w:pPr>
        <w:ind w:firstLine="709"/>
        <w:jc w:val="both"/>
        <w:rPr>
          <w:sz w:val="28"/>
          <w:szCs w:val="28"/>
          <w:lang w:val="uk-UA"/>
        </w:rPr>
      </w:pPr>
      <w:r w:rsidRPr="00960812">
        <w:rPr>
          <w:sz w:val="28"/>
          <w:szCs w:val="28"/>
          <w:lang w:val="uk-UA"/>
        </w:rPr>
        <w:t>1. </w:t>
      </w:r>
      <w:r w:rsidR="004E4D0A" w:rsidRPr="00FF5ECE">
        <w:rPr>
          <w:sz w:val="28"/>
          <w:szCs w:val="28"/>
          <w:lang w:val="uk-UA"/>
        </w:rPr>
        <w:t xml:space="preserve">Внести зміни до рішення міської ради від </w:t>
      </w:r>
      <w:r w:rsidR="004E4D0A">
        <w:rPr>
          <w:sz w:val="28"/>
          <w:szCs w:val="28"/>
          <w:lang w:val="uk-UA"/>
        </w:rPr>
        <w:t>19.12.2018</w:t>
      </w:r>
      <w:r w:rsidR="00C82197">
        <w:rPr>
          <w:sz w:val="28"/>
          <w:szCs w:val="28"/>
          <w:lang w:val="uk-UA"/>
        </w:rPr>
        <w:t xml:space="preserve"> №32 </w:t>
      </w:r>
      <w:r w:rsidR="004E4D0A">
        <w:rPr>
          <w:sz w:val="28"/>
          <w:szCs w:val="28"/>
          <w:lang w:val="uk-UA"/>
        </w:rPr>
        <w:t>«Про з</w:t>
      </w:r>
      <w:r w:rsidR="00DC7017">
        <w:rPr>
          <w:sz w:val="28"/>
          <w:szCs w:val="28"/>
          <w:lang w:val="uk-UA"/>
        </w:rPr>
        <w:t>атверд</w:t>
      </w:r>
      <w:r w:rsidR="004E4D0A">
        <w:rPr>
          <w:sz w:val="28"/>
          <w:szCs w:val="28"/>
          <w:lang w:val="uk-UA"/>
        </w:rPr>
        <w:t>ження П</w:t>
      </w:r>
      <w:r w:rsidRPr="00960812">
        <w:rPr>
          <w:sz w:val="28"/>
          <w:szCs w:val="27"/>
          <w:lang w:val="uk-UA"/>
        </w:rPr>
        <w:t>рограм</w:t>
      </w:r>
      <w:r w:rsidR="004E4D0A">
        <w:rPr>
          <w:sz w:val="28"/>
          <w:szCs w:val="27"/>
          <w:lang w:val="uk-UA"/>
        </w:rPr>
        <w:t>и</w:t>
      </w:r>
      <w:r w:rsidRPr="00960812">
        <w:rPr>
          <w:sz w:val="28"/>
          <w:szCs w:val="27"/>
          <w:lang w:val="uk-UA"/>
        </w:rPr>
        <w:t xml:space="preserve"> «Охорона здоров’я міста Запоріжжя на період </w:t>
      </w:r>
      <w:r>
        <w:rPr>
          <w:sz w:val="28"/>
          <w:szCs w:val="27"/>
          <w:lang w:val="uk-UA"/>
        </w:rPr>
        <w:t xml:space="preserve">       </w:t>
      </w:r>
      <w:r w:rsidRPr="00960812">
        <w:rPr>
          <w:sz w:val="28"/>
          <w:szCs w:val="27"/>
          <w:lang w:val="uk-UA"/>
        </w:rPr>
        <w:t>201</w:t>
      </w:r>
      <w:r w:rsidR="00DC7017">
        <w:rPr>
          <w:sz w:val="28"/>
          <w:szCs w:val="27"/>
          <w:lang w:val="uk-UA"/>
        </w:rPr>
        <w:t>9</w:t>
      </w:r>
      <w:r w:rsidRPr="00960812">
        <w:rPr>
          <w:sz w:val="28"/>
          <w:szCs w:val="27"/>
          <w:lang w:val="uk-UA"/>
        </w:rPr>
        <w:t>-20</w:t>
      </w:r>
      <w:r w:rsidR="00DC7017">
        <w:rPr>
          <w:sz w:val="28"/>
          <w:szCs w:val="27"/>
          <w:lang w:val="uk-UA"/>
        </w:rPr>
        <w:t>21</w:t>
      </w:r>
      <w:r w:rsidRPr="00960812">
        <w:rPr>
          <w:sz w:val="28"/>
          <w:szCs w:val="27"/>
          <w:lang w:val="uk-UA"/>
        </w:rPr>
        <w:t xml:space="preserve"> роки»</w:t>
      </w:r>
      <w:r w:rsidR="008709D6">
        <w:rPr>
          <w:sz w:val="28"/>
          <w:szCs w:val="27"/>
          <w:lang w:val="uk-UA"/>
        </w:rPr>
        <w:t xml:space="preserve"> (зі змінами)</w:t>
      </w:r>
      <w:r w:rsidRPr="00960812">
        <w:rPr>
          <w:sz w:val="28"/>
          <w:szCs w:val="28"/>
          <w:lang w:val="uk-UA"/>
        </w:rPr>
        <w:t xml:space="preserve"> </w:t>
      </w:r>
      <w:r w:rsidR="004E4D0A" w:rsidRPr="00FF5ECE">
        <w:rPr>
          <w:sz w:val="28"/>
          <w:szCs w:val="28"/>
          <w:lang w:val="uk-UA"/>
        </w:rPr>
        <w:t xml:space="preserve">та викласти у новій редакції Програму «Охорона здоров’я міста Запоріжжя на період </w:t>
      </w:r>
      <w:r w:rsidR="004E4D0A" w:rsidRPr="00960812">
        <w:rPr>
          <w:sz w:val="28"/>
          <w:szCs w:val="27"/>
          <w:lang w:val="uk-UA"/>
        </w:rPr>
        <w:t>201</w:t>
      </w:r>
      <w:r w:rsidR="004E4D0A">
        <w:rPr>
          <w:sz w:val="28"/>
          <w:szCs w:val="27"/>
          <w:lang w:val="uk-UA"/>
        </w:rPr>
        <w:t>9</w:t>
      </w:r>
      <w:r w:rsidR="004E4D0A" w:rsidRPr="00960812">
        <w:rPr>
          <w:sz w:val="28"/>
          <w:szCs w:val="27"/>
          <w:lang w:val="uk-UA"/>
        </w:rPr>
        <w:t>-20</w:t>
      </w:r>
      <w:r w:rsidR="004E4D0A">
        <w:rPr>
          <w:sz w:val="28"/>
          <w:szCs w:val="27"/>
          <w:lang w:val="uk-UA"/>
        </w:rPr>
        <w:t>21</w:t>
      </w:r>
      <w:r w:rsidR="004E4D0A" w:rsidRPr="00960812">
        <w:rPr>
          <w:sz w:val="28"/>
          <w:szCs w:val="27"/>
          <w:lang w:val="uk-UA"/>
        </w:rPr>
        <w:t xml:space="preserve"> </w:t>
      </w:r>
      <w:r w:rsidR="004E4D0A" w:rsidRPr="00FF5ECE">
        <w:rPr>
          <w:sz w:val="28"/>
          <w:szCs w:val="28"/>
          <w:lang w:val="uk-UA"/>
        </w:rPr>
        <w:t xml:space="preserve">роки» </w:t>
      </w:r>
      <w:r w:rsidRPr="00960812">
        <w:rPr>
          <w:sz w:val="28"/>
          <w:szCs w:val="28"/>
          <w:lang w:val="uk-UA"/>
        </w:rPr>
        <w:t>(дода</w:t>
      </w:r>
      <w:r>
        <w:rPr>
          <w:sz w:val="28"/>
          <w:szCs w:val="28"/>
          <w:lang w:val="uk-UA"/>
        </w:rPr>
        <w:t>ється</w:t>
      </w:r>
      <w:r w:rsidRPr="00960812">
        <w:rPr>
          <w:sz w:val="28"/>
          <w:szCs w:val="28"/>
          <w:lang w:val="uk-UA"/>
        </w:rPr>
        <w:t>).</w:t>
      </w:r>
    </w:p>
    <w:p w:rsidR="00BB38D5" w:rsidRPr="00960812" w:rsidRDefault="00BB38D5" w:rsidP="00BB38D5">
      <w:pPr>
        <w:ind w:firstLine="709"/>
        <w:jc w:val="both"/>
        <w:rPr>
          <w:sz w:val="28"/>
          <w:szCs w:val="27"/>
          <w:lang w:val="uk-UA"/>
        </w:rPr>
      </w:pPr>
      <w:r w:rsidRPr="00960812">
        <w:rPr>
          <w:sz w:val="28"/>
          <w:szCs w:val="27"/>
          <w:lang w:val="uk-UA"/>
        </w:rPr>
        <w:t>2. Контроль за виконанням рішен</w:t>
      </w:r>
      <w:r>
        <w:rPr>
          <w:sz w:val="28"/>
          <w:szCs w:val="27"/>
          <w:lang w:val="uk-UA"/>
        </w:rPr>
        <w:t>ня</w:t>
      </w:r>
      <w:r w:rsidRPr="00960812">
        <w:rPr>
          <w:sz w:val="28"/>
          <w:szCs w:val="27"/>
          <w:lang w:val="uk-UA"/>
        </w:rPr>
        <w:t xml:space="preserve"> покласти на заступника міського голови з питань діяльності виконавчих органів ради </w:t>
      </w:r>
      <w:r w:rsidRPr="00960812">
        <w:rPr>
          <w:sz w:val="28"/>
          <w:szCs w:val="28"/>
          <w:lang w:val="uk-UA"/>
        </w:rPr>
        <w:t>Пустоварова А.І.</w:t>
      </w:r>
      <w:r w:rsidRPr="00960812">
        <w:rPr>
          <w:sz w:val="28"/>
          <w:szCs w:val="27"/>
          <w:lang w:val="uk-UA"/>
        </w:rPr>
        <w:t xml:space="preserve"> та постійну комісію міської ради з питань охорони здоров’я та соціального захисту населення (Маляренко А.Є.).</w:t>
      </w:r>
    </w:p>
    <w:p w:rsidR="00FE6F49" w:rsidRPr="00960812" w:rsidRDefault="00FE6F49" w:rsidP="00FE6F49">
      <w:pPr>
        <w:jc w:val="both"/>
        <w:rPr>
          <w:sz w:val="28"/>
          <w:szCs w:val="27"/>
          <w:lang w:val="uk-UA"/>
        </w:rPr>
      </w:pPr>
    </w:p>
    <w:p w:rsidR="00FE6F49" w:rsidRPr="00960812" w:rsidRDefault="00FE6F49" w:rsidP="00FE6F49">
      <w:pPr>
        <w:jc w:val="both"/>
        <w:rPr>
          <w:sz w:val="28"/>
          <w:szCs w:val="27"/>
          <w:lang w:val="uk-UA"/>
        </w:rPr>
      </w:pPr>
    </w:p>
    <w:p w:rsidR="00FE6F49" w:rsidRPr="00960812" w:rsidRDefault="00FE6F49" w:rsidP="00FE6F49">
      <w:pPr>
        <w:rPr>
          <w:bCs/>
          <w:sz w:val="28"/>
          <w:szCs w:val="27"/>
          <w:lang w:val="uk-UA"/>
        </w:rPr>
      </w:pPr>
      <w:r w:rsidRPr="00960812">
        <w:rPr>
          <w:bCs/>
          <w:sz w:val="28"/>
          <w:szCs w:val="27"/>
          <w:lang w:val="uk-UA"/>
        </w:rPr>
        <w:t>Міський голова</w:t>
      </w:r>
      <w:r w:rsidRPr="00960812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ab/>
      </w:r>
      <w:r w:rsidR="00356427">
        <w:rPr>
          <w:bCs/>
          <w:sz w:val="28"/>
          <w:szCs w:val="27"/>
          <w:lang w:val="uk-UA"/>
        </w:rPr>
        <w:tab/>
      </w:r>
      <w:r w:rsidRPr="00960812">
        <w:rPr>
          <w:bCs/>
          <w:sz w:val="28"/>
          <w:szCs w:val="27"/>
          <w:lang w:val="uk-UA"/>
        </w:rPr>
        <w:t>В.В.Буряк</w:t>
      </w:r>
    </w:p>
    <w:p w:rsidR="00FE6F49" w:rsidRPr="00375F77" w:rsidRDefault="00FE6F49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FE6F49" w:rsidRPr="00375F77" w:rsidRDefault="00FE6F49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375F77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375F77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BA194E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BA194E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BA194E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911152" w:rsidRDefault="00911152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DC7017" w:rsidRDefault="00DC7017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DC7017" w:rsidRPr="0028344C" w:rsidRDefault="00DC7017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DC7017" w:rsidRPr="007908F1" w:rsidRDefault="00DC7017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DC7017" w:rsidRPr="007908F1" w:rsidRDefault="00DC7017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E153AD" w:rsidRPr="007908F1" w:rsidRDefault="00E153AD" w:rsidP="00E153AD">
      <w:pPr>
        <w:tabs>
          <w:tab w:val="left" w:pos="4120"/>
        </w:tabs>
        <w:spacing w:line="240" w:lineRule="exact"/>
        <w:jc w:val="both"/>
        <w:rPr>
          <w:sz w:val="28"/>
          <w:szCs w:val="27"/>
          <w:lang w:val="uk-UA"/>
        </w:rPr>
      </w:pPr>
      <w:r w:rsidRPr="007908F1">
        <w:rPr>
          <w:sz w:val="28"/>
          <w:szCs w:val="27"/>
          <w:lang w:val="uk-UA"/>
        </w:rPr>
        <w:t>Проект рішення підготовлений</w:t>
      </w:r>
      <w:r w:rsidRPr="007908F1">
        <w:rPr>
          <w:sz w:val="28"/>
          <w:szCs w:val="27"/>
          <w:lang w:val="uk-UA"/>
        </w:rPr>
        <w:tab/>
      </w:r>
    </w:p>
    <w:p w:rsidR="00E153AD" w:rsidRPr="007908F1" w:rsidRDefault="0012449D" w:rsidP="00E153AD">
      <w:pPr>
        <w:spacing w:line="240" w:lineRule="exact"/>
        <w:jc w:val="both"/>
        <w:rPr>
          <w:sz w:val="28"/>
          <w:szCs w:val="27"/>
          <w:lang w:val="uk-UA"/>
        </w:rPr>
      </w:pPr>
      <w:r w:rsidRPr="007908F1">
        <w:rPr>
          <w:sz w:val="28"/>
          <w:szCs w:val="27"/>
          <w:lang w:val="uk-UA"/>
        </w:rPr>
        <w:t>департаментом</w:t>
      </w:r>
      <w:r w:rsidR="00E153AD" w:rsidRPr="007908F1">
        <w:rPr>
          <w:sz w:val="28"/>
          <w:szCs w:val="27"/>
          <w:lang w:val="uk-UA"/>
        </w:rPr>
        <w:t xml:space="preserve"> охорони здоров’я</w:t>
      </w:r>
    </w:p>
    <w:p w:rsidR="00E153AD" w:rsidRPr="007908F1" w:rsidRDefault="00E153AD" w:rsidP="00E153AD">
      <w:pPr>
        <w:tabs>
          <w:tab w:val="left" w:pos="4020"/>
        </w:tabs>
        <w:spacing w:line="240" w:lineRule="exact"/>
        <w:jc w:val="both"/>
        <w:rPr>
          <w:sz w:val="28"/>
          <w:szCs w:val="27"/>
          <w:lang w:val="uk-UA"/>
        </w:rPr>
      </w:pPr>
      <w:r w:rsidRPr="007908F1">
        <w:rPr>
          <w:sz w:val="28"/>
          <w:szCs w:val="27"/>
          <w:lang w:val="uk-UA"/>
        </w:rPr>
        <w:t xml:space="preserve">міської ради </w:t>
      </w:r>
      <w:r w:rsidRPr="007908F1">
        <w:rPr>
          <w:sz w:val="28"/>
          <w:szCs w:val="27"/>
          <w:lang w:val="uk-UA"/>
        </w:rPr>
        <w:tab/>
      </w:r>
    </w:p>
    <w:p w:rsidR="00E153AD" w:rsidRPr="007908F1" w:rsidRDefault="00E153AD" w:rsidP="00E153AD">
      <w:pPr>
        <w:spacing w:line="240" w:lineRule="exact"/>
        <w:jc w:val="both"/>
        <w:rPr>
          <w:sz w:val="28"/>
          <w:szCs w:val="27"/>
          <w:lang w:val="uk-UA"/>
        </w:rPr>
      </w:pPr>
    </w:p>
    <w:p w:rsidR="00745143" w:rsidRPr="0028344C" w:rsidRDefault="000132FE" w:rsidP="00745143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>В.о. д</w:t>
      </w:r>
      <w:r w:rsidR="00D27D2D" w:rsidRPr="007908F1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D27D2D" w:rsidRPr="007908F1">
        <w:rPr>
          <w:sz w:val="28"/>
          <w:szCs w:val="28"/>
          <w:lang w:val="uk-UA"/>
        </w:rPr>
        <w:t xml:space="preserve"> департаменту</w:t>
      </w:r>
      <w:r w:rsidR="00ED5A1F" w:rsidRPr="007908F1">
        <w:rPr>
          <w:sz w:val="28"/>
          <w:szCs w:val="28"/>
          <w:lang w:val="uk-UA"/>
        </w:rPr>
        <w:tab/>
      </w:r>
      <w:r w:rsidR="00ED5A1F" w:rsidRPr="007908F1">
        <w:rPr>
          <w:sz w:val="28"/>
          <w:szCs w:val="28"/>
          <w:lang w:val="uk-UA"/>
        </w:rPr>
        <w:tab/>
      </w:r>
      <w:r w:rsidR="00ED5A1F" w:rsidRPr="007908F1">
        <w:rPr>
          <w:sz w:val="28"/>
          <w:szCs w:val="28"/>
          <w:lang w:val="uk-UA"/>
        </w:rPr>
        <w:tab/>
      </w:r>
      <w:r w:rsidR="00ED5A1F" w:rsidRPr="007908F1">
        <w:rPr>
          <w:sz w:val="28"/>
          <w:szCs w:val="28"/>
          <w:lang w:val="uk-UA"/>
        </w:rPr>
        <w:tab/>
      </w:r>
      <w:r w:rsidR="00ED5A1F" w:rsidRPr="007908F1">
        <w:rPr>
          <w:sz w:val="28"/>
          <w:szCs w:val="28"/>
          <w:lang w:val="uk-UA"/>
        </w:rPr>
        <w:tab/>
        <w:t xml:space="preserve"> </w:t>
      </w:r>
      <w:r w:rsidR="00ED5A1F" w:rsidRPr="007908F1">
        <w:rPr>
          <w:sz w:val="28"/>
          <w:szCs w:val="28"/>
          <w:lang w:val="uk-UA"/>
        </w:rPr>
        <w:tab/>
      </w:r>
      <w:r w:rsidR="00E70FBF" w:rsidRPr="007908F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І.Г.Завоюра</w:t>
      </w:r>
    </w:p>
    <w:p w:rsidR="00BB38D5" w:rsidRPr="00BA194E" w:rsidRDefault="00BB38D5" w:rsidP="00745143">
      <w:pPr>
        <w:jc w:val="both"/>
        <w:rPr>
          <w:sz w:val="26"/>
          <w:szCs w:val="26"/>
          <w:lang w:val="uk-UA"/>
        </w:rPr>
      </w:pPr>
    </w:p>
    <w:p w:rsidR="00BB3A3C" w:rsidRPr="00A03628" w:rsidRDefault="00BB3A3C" w:rsidP="00BB3A3C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03628">
        <w:rPr>
          <w:b/>
          <w:color w:val="000000" w:themeColor="text1"/>
          <w:sz w:val="28"/>
          <w:szCs w:val="28"/>
          <w:lang w:val="uk-UA"/>
        </w:rPr>
        <w:t>Пояснювальна записка</w:t>
      </w:r>
    </w:p>
    <w:p w:rsidR="00BB3A3C" w:rsidRPr="00A03628" w:rsidRDefault="00BB3A3C" w:rsidP="00BB3A3C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A03628">
        <w:rPr>
          <w:b/>
          <w:bCs/>
          <w:color w:val="000000" w:themeColor="text1"/>
          <w:sz w:val="28"/>
          <w:szCs w:val="28"/>
          <w:lang w:val="uk-UA"/>
        </w:rPr>
        <w:t>до проекту рішення сесії Запорізької міської ради</w:t>
      </w:r>
    </w:p>
    <w:p w:rsidR="00BB3A3C" w:rsidRPr="00A03628" w:rsidRDefault="002C2CC9" w:rsidP="00BB3A3C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val="uk-UA"/>
        </w:rPr>
      </w:pPr>
      <w:r w:rsidRPr="00A03628">
        <w:rPr>
          <w:b/>
          <w:sz w:val="28"/>
          <w:szCs w:val="28"/>
          <w:lang w:val="uk-UA"/>
        </w:rPr>
        <w:t>Про внесення змін до рішення міської ради від 19.12.2018 №32</w:t>
      </w:r>
      <w:r w:rsidRPr="00A03628">
        <w:rPr>
          <w:sz w:val="28"/>
          <w:szCs w:val="28"/>
          <w:lang w:val="uk-UA"/>
        </w:rPr>
        <w:t xml:space="preserve"> </w:t>
      </w:r>
      <w:r w:rsidR="00BB3A3C" w:rsidRPr="00A03628">
        <w:rPr>
          <w:b/>
          <w:color w:val="000000" w:themeColor="text1"/>
          <w:sz w:val="28"/>
          <w:szCs w:val="28"/>
          <w:lang w:val="uk-UA"/>
        </w:rPr>
        <w:t>«Про затвердження Програми «Охорона здоров’я міста Запоріжжя на період 2019-2021 роки»</w:t>
      </w:r>
      <w:r w:rsidR="008709D6" w:rsidRPr="00A03628">
        <w:rPr>
          <w:b/>
          <w:color w:val="000000" w:themeColor="text1"/>
          <w:sz w:val="28"/>
          <w:szCs w:val="28"/>
          <w:lang w:val="uk-UA"/>
        </w:rPr>
        <w:t xml:space="preserve"> (зі змінами)</w:t>
      </w:r>
    </w:p>
    <w:p w:rsidR="0097506D" w:rsidRPr="00A03628" w:rsidRDefault="0097506D" w:rsidP="00BB3A3C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:rsidR="006A6FEE" w:rsidRPr="00A03628" w:rsidRDefault="006A6FEE" w:rsidP="006A6FEE">
      <w:pPr>
        <w:ind w:firstLine="708"/>
        <w:jc w:val="both"/>
        <w:rPr>
          <w:sz w:val="28"/>
          <w:szCs w:val="28"/>
          <w:lang w:val="uk-UA"/>
        </w:rPr>
      </w:pPr>
      <w:r w:rsidRPr="00A03628">
        <w:rPr>
          <w:color w:val="000000" w:themeColor="text1"/>
          <w:sz w:val="28"/>
          <w:szCs w:val="28"/>
          <w:lang w:val="uk-UA"/>
        </w:rPr>
        <w:t>В галузі охорони здоров’я міста Запоріжжя функціонує 3</w:t>
      </w:r>
      <w:r w:rsidR="00293D2E" w:rsidRPr="00A03628">
        <w:rPr>
          <w:color w:val="000000" w:themeColor="text1"/>
          <w:sz w:val="28"/>
          <w:szCs w:val="28"/>
          <w:lang w:val="uk-UA"/>
        </w:rPr>
        <w:t>2</w:t>
      </w:r>
      <w:r w:rsidRPr="00A03628">
        <w:rPr>
          <w:color w:val="000000" w:themeColor="text1"/>
          <w:sz w:val="28"/>
          <w:szCs w:val="28"/>
          <w:lang w:val="uk-UA"/>
        </w:rPr>
        <w:t xml:space="preserve"> медичних заклад</w:t>
      </w:r>
      <w:r w:rsidR="00B84CB0" w:rsidRPr="00A03628">
        <w:rPr>
          <w:color w:val="000000" w:themeColor="text1"/>
          <w:sz w:val="28"/>
          <w:szCs w:val="28"/>
          <w:lang w:val="uk-UA"/>
        </w:rPr>
        <w:t>и</w:t>
      </w:r>
      <w:r w:rsidR="005F6E33" w:rsidRPr="00A03628">
        <w:rPr>
          <w:color w:val="000000" w:themeColor="text1"/>
          <w:sz w:val="28"/>
          <w:szCs w:val="28"/>
          <w:lang w:val="uk-UA"/>
        </w:rPr>
        <w:t xml:space="preserve">, </w:t>
      </w:r>
      <w:r w:rsidRPr="00A03628">
        <w:rPr>
          <w:color w:val="000000" w:themeColor="text1"/>
          <w:sz w:val="28"/>
          <w:szCs w:val="28"/>
          <w:lang w:val="uk-UA"/>
        </w:rPr>
        <w:t>установ</w:t>
      </w:r>
      <w:r w:rsidR="005F6E33" w:rsidRPr="00A03628">
        <w:rPr>
          <w:color w:val="000000" w:themeColor="text1"/>
          <w:sz w:val="28"/>
          <w:szCs w:val="28"/>
          <w:lang w:val="uk-UA"/>
        </w:rPr>
        <w:t xml:space="preserve"> та підприємств</w:t>
      </w:r>
      <w:r w:rsidR="00B84CB0" w:rsidRPr="00A03628">
        <w:rPr>
          <w:color w:val="000000" w:themeColor="text1"/>
          <w:sz w:val="28"/>
          <w:szCs w:val="28"/>
          <w:lang w:val="uk-UA"/>
        </w:rPr>
        <w:t>а</w:t>
      </w:r>
      <w:r w:rsidRPr="00A03628">
        <w:rPr>
          <w:color w:val="000000" w:themeColor="text1"/>
          <w:sz w:val="28"/>
          <w:szCs w:val="28"/>
          <w:lang w:val="uk-UA"/>
        </w:rPr>
        <w:t xml:space="preserve">, в тому числі 12 лікарень для надання стаціонарної медичної допомоги для дорослих та дітей, з яких 2 лікарні для надання стаціонарної медичної допомоги дитячому населенню, для надання акушерсько-гінекологічної допомоги функціонує 4 пологових будинки, первинну медичну допомогу надають 8 Центрів первинної медико-санітарної допомоги, стоматологічну допомогу мешканцям міста надають </w:t>
      </w:r>
      <w:r w:rsidR="00293D2E" w:rsidRPr="00A03628">
        <w:rPr>
          <w:color w:val="000000" w:themeColor="text1"/>
          <w:sz w:val="28"/>
          <w:szCs w:val="28"/>
          <w:lang w:val="uk-UA"/>
        </w:rPr>
        <w:t>6</w:t>
      </w:r>
      <w:r w:rsidRPr="00A03628">
        <w:rPr>
          <w:color w:val="000000" w:themeColor="text1"/>
          <w:sz w:val="28"/>
          <w:szCs w:val="28"/>
          <w:lang w:val="uk-UA"/>
        </w:rPr>
        <w:t xml:space="preserve"> стоматологічних поліклінік, </w:t>
      </w:r>
      <w:r w:rsidRPr="00A03628">
        <w:rPr>
          <w:sz w:val="28"/>
          <w:szCs w:val="28"/>
          <w:lang w:val="uk-UA"/>
        </w:rPr>
        <w:t>КЗ «Інформаційно-аналітичний центр медичної статистики департаменту охорони здоров’я Запорізької міської ради»</w:t>
      </w:r>
      <w:r w:rsidR="005F6E33" w:rsidRPr="00A03628">
        <w:rPr>
          <w:sz w:val="28"/>
          <w:szCs w:val="28"/>
          <w:lang w:val="uk-UA"/>
        </w:rPr>
        <w:t>, КП «Примула».</w:t>
      </w:r>
    </w:p>
    <w:p w:rsidR="003E1F46" w:rsidRPr="00A03628" w:rsidRDefault="003E1F46" w:rsidP="003E1F46">
      <w:pPr>
        <w:jc w:val="both"/>
        <w:rPr>
          <w:sz w:val="28"/>
          <w:szCs w:val="28"/>
          <w:lang w:val="uk-UA"/>
        </w:rPr>
      </w:pPr>
      <w:r w:rsidRPr="00A03628">
        <w:rPr>
          <w:sz w:val="28"/>
          <w:szCs w:val="28"/>
          <w:lang w:val="uk-UA" w:eastAsia="uk-UA"/>
        </w:rPr>
        <w:tab/>
      </w:r>
      <w:r w:rsidR="006A6FEE" w:rsidRPr="00A03628">
        <w:rPr>
          <w:sz w:val="28"/>
          <w:szCs w:val="28"/>
          <w:lang w:val="uk-UA" w:eastAsia="uk-UA"/>
        </w:rPr>
        <w:t xml:space="preserve">Для забезпечення населення доступною та якісною медичною допомогою, </w:t>
      </w:r>
      <w:r w:rsidR="006A6FEE" w:rsidRPr="00A03628">
        <w:rPr>
          <w:sz w:val="28"/>
          <w:szCs w:val="28"/>
          <w:lang w:val="uk-UA"/>
        </w:rPr>
        <w:t>підвищення рівня надання медичної допомоги та збереження здоров'я населення, надання кваліфікованої та якісної медичної допомоги дорослому та дитячому населенню міста затвердж</w:t>
      </w:r>
      <w:r w:rsidR="001B61F8" w:rsidRPr="00A03628">
        <w:rPr>
          <w:sz w:val="28"/>
          <w:szCs w:val="28"/>
          <w:lang w:val="uk-UA"/>
        </w:rPr>
        <w:t>ена</w:t>
      </w:r>
      <w:r w:rsidR="006A6FEE" w:rsidRPr="00A03628">
        <w:rPr>
          <w:sz w:val="28"/>
          <w:szCs w:val="28"/>
          <w:lang w:val="uk-UA"/>
        </w:rPr>
        <w:t xml:space="preserve"> програма у галузі охорони здоров’я міста: «Охорона здоров’я міста Запоріжжя на період 2019-2021 роки». </w:t>
      </w:r>
    </w:p>
    <w:p w:rsidR="003E1F46" w:rsidRDefault="003E1F46" w:rsidP="003E1F46">
      <w:pPr>
        <w:jc w:val="both"/>
        <w:rPr>
          <w:sz w:val="28"/>
          <w:szCs w:val="28"/>
          <w:lang w:val="uk-UA"/>
        </w:rPr>
      </w:pPr>
      <w:r w:rsidRPr="00A03628">
        <w:rPr>
          <w:sz w:val="28"/>
          <w:szCs w:val="28"/>
          <w:lang w:val="uk-UA"/>
        </w:rPr>
        <w:tab/>
        <w:t>З метою забезпечення функціонування системи охорони здоров’я міста</w:t>
      </w:r>
      <w:r w:rsidR="00DA2683" w:rsidRPr="00A03628">
        <w:rPr>
          <w:sz w:val="28"/>
          <w:szCs w:val="28"/>
          <w:lang w:val="uk-UA"/>
        </w:rPr>
        <w:t xml:space="preserve"> в 2019 році</w:t>
      </w:r>
      <w:r w:rsidRPr="00A03628">
        <w:rPr>
          <w:sz w:val="28"/>
          <w:szCs w:val="28"/>
          <w:lang w:val="uk-UA"/>
        </w:rPr>
        <w:t>, внесені наступні зміни:</w:t>
      </w:r>
    </w:p>
    <w:p w:rsidR="000661B3" w:rsidRPr="005E594B" w:rsidRDefault="00813D28" w:rsidP="000661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661B3">
        <w:rPr>
          <w:sz w:val="28"/>
          <w:szCs w:val="28"/>
          <w:lang w:val="uk-UA"/>
        </w:rPr>
        <w:t>По завданню «</w:t>
      </w:r>
      <w:r w:rsidR="000661B3" w:rsidRPr="00A511D7">
        <w:rPr>
          <w:sz w:val="28"/>
          <w:szCs w:val="28"/>
          <w:lang w:val="uk-UA"/>
        </w:rPr>
        <w:t>Забезпечення фінансування комунальних некомерційних підприємств (видатки утримання, поточні ремонти, оплата комунальних послуг, пільгова пенсія тощо)</w:t>
      </w:r>
      <w:r w:rsidR="000661B3">
        <w:rPr>
          <w:sz w:val="28"/>
          <w:szCs w:val="28"/>
          <w:lang w:val="uk-UA"/>
        </w:rPr>
        <w:t xml:space="preserve">» підприємств з надання </w:t>
      </w:r>
      <w:r w:rsidR="000661B3" w:rsidRPr="00A511D7">
        <w:rPr>
          <w:sz w:val="28"/>
          <w:szCs w:val="28"/>
          <w:lang w:val="uk-UA"/>
        </w:rPr>
        <w:t xml:space="preserve">первинної медичної  допомоги </w:t>
      </w:r>
      <w:r w:rsidR="000661B3" w:rsidRPr="000E7454">
        <w:rPr>
          <w:sz w:val="28"/>
          <w:szCs w:val="28"/>
          <w:lang w:val="uk-UA"/>
        </w:rPr>
        <w:t xml:space="preserve">видатки зменшуються на </w:t>
      </w:r>
      <w:r w:rsidR="000661B3">
        <w:rPr>
          <w:sz w:val="28"/>
          <w:szCs w:val="28"/>
          <w:lang w:val="uk-UA"/>
        </w:rPr>
        <w:t>847,295</w:t>
      </w:r>
      <w:r w:rsidR="000661B3" w:rsidRPr="000E7454">
        <w:rPr>
          <w:sz w:val="28"/>
          <w:szCs w:val="28"/>
          <w:lang w:val="uk-UA"/>
        </w:rPr>
        <w:t xml:space="preserve"> тис.грн. (економія по оплаті комунальних послуг та енергоносіїв</w:t>
      </w:r>
      <w:r w:rsidR="000661B3">
        <w:rPr>
          <w:sz w:val="28"/>
          <w:szCs w:val="28"/>
          <w:lang w:val="uk-UA"/>
        </w:rPr>
        <w:t>)</w:t>
      </w:r>
      <w:r w:rsidR="000661B3" w:rsidRPr="000E7454">
        <w:rPr>
          <w:sz w:val="28"/>
          <w:szCs w:val="28"/>
          <w:lang w:val="uk-UA"/>
        </w:rPr>
        <w:t>.</w:t>
      </w:r>
      <w:r w:rsidR="000661B3">
        <w:rPr>
          <w:sz w:val="28"/>
          <w:szCs w:val="28"/>
          <w:lang w:val="uk-UA"/>
        </w:rPr>
        <w:t xml:space="preserve"> </w:t>
      </w:r>
    </w:p>
    <w:p w:rsidR="001117E1" w:rsidRDefault="001117E1" w:rsidP="00813D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По заходу «</w:t>
      </w:r>
      <w:r w:rsidRPr="001117E1">
        <w:rPr>
          <w:sz w:val="28"/>
          <w:szCs w:val="28"/>
          <w:lang w:val="uk-UA"/>
        </w:rPr>
        <w:t>Забезпечення витратними матеріалами хворих на термінальну ниркову недостатність методом діалізу</w:t>
      </w:r>
      <w:r>
        <w:rPr>
          <w:sz w:val="28"/>
          <w:szCs w:val="28"/>
          <w:lang w:val="uk-UA"/>
        </w:rPr>
        <w:t xml:space="preserve">» </w:t>
      </w:r>
      <w:r w:rsidRPr="005E594B">
        <w:rPr>
          <w:sz w:val="28"/>
          <w:szCs w:val="28"/>
          <w:lang w:val="uk-UA"/>
        </w:rPr>
        <w:t xml:space="preserve">видатки збільшуються на </w:t>
      </w:r>
      <w:r>
        <w:rPr>
          <w:sz w:val="28"/>
          <w:szCs w:val="28"/>
          <w:lang w:val="uk-UA"/>
        </w:rPr>
        <w:t>11094,424</w:t>
      </w:r>
      <w:r w:rsidRPr="005E594B">
        <w:rPr>
          <w:sz w:val="28"/>
          <w:szCs w:val="28"/>
          <w:lang w:val="uk-UA"/>
        </w:rPr>
        <w:t xml:space="preserve"> тис.грн. для </w:t>
      </w:r>
      <w:r>
        <w:rPr>
          <w:sz w:val="28"/>
          <w:szCs w:val="28"/>
          <w:lang w:val="uk-UA"/>
        </w:rPr>
        <w:t xml:space="preserve">повного </w:t>
      </w:r>
      <w:r w:rsidRPr="005E594B">
        <w:rPr>
          <w:sz w:val="28"/>
          <w:szCs w:val="28"/>
          <w:lang w:val="uk-UA"/>
        </w:rPr>
        <w:t>забезпечення хворих</w:t>
      </w:r>
      <w:r>
        <w:rPr>
          <w:sz w:val="28"/>
          <w:szCs w:val="28"/>
          <w:lang w:val="uk-UA"/>
        </w:rPr>
        <w:t>,</w:t>
      </w:r>
      <w:r w:rsidRPr="005E594B">
        <w:rPr>
          <w:sz w:val="28"/>
          <w:szCs w:val="28"/>
          <w:lang w:val="uk-UA"/>
        </w:rPr>
        <w:t xml:space="preserve"> за рахунок бюджету міста</w:t>
      </w:r>
      <w:r>
        <w:rPr>
          <w:sz w:val="28"/>
          <w:szCs w:val="28"/>
          <w:lang w:val="uk-UA"/>
        </w:rPr>
        <w:t>,</w:t>
      </w:r>
      <w:r w:rsidRPr="005E594B">
        <w:rPr>
          <w:sz w:val="28"/>
          <w:szCs w:val="28"/>
          <w:lang w:val="uk-UA"/>
        </w:rPr>
        <w:t xml:space="preserve"> витратними матеріалами при проведенні процедури гемодіалізу</w:t>
      </w:r>
      <w:r w:rsidR="003B7745">
        <w:rPr>
          <w:sz w:val="28"/>
          <w:szCs w:val="28"/>
          <w:lang w:val="uk-UA"/>
        </w:rPr>
        <w:t xml:space="preserve"> до кінця бюджетного року</w:t>
      </w:r>
      <w:r w:rsidRPr="005E594B">
        <w:rPr>
          <w:sz w:val="28"/>
          <w:szCs w:val="28"/>
          <w:lang w:val="uk-UA"/>
        </w:rPr>
        <w:t>.</w:t>
      </w:r>
    </w:p>
    <w:p w:rsidR="001117E1" w:rsidRPr="001117E1" w:rsidRDefault="001117E1" w:rsidP="001117E1">
      <w:pPr>
        <w:jc w:val="both"/>
        <w:rPr>
          <w:sz w:val="28"/>
          <w:szCs w:val="28"/>
          <w:lang w:val="uk-UA"/>
        </w:rPr>
      </w:pPr>
      <w:r w:rsidRPr="001117E1">
        <w:rPr>
          <w:sz w:val="28"/>
          <w:szCs w:val="28"/>
          <w:lang w:val="uk-UA"/>
        </w:rPr>
        <w:tab/>
        <w:t>По завданню «Забезпечення лікування хворих на цукровий та нецукровий діабет» на виконання заходу «Відшкодування вартості інсулінів в порядку, визначеному Кабінетом Міністрів України» видатки збільшуються на 4368,295 тис.грн. для забезпечення хворих на цукровий діабет інсулінами за рахунок бюджету міста</w:t>
      </w:r>
      <w:r w:rsidR="003B7745">
        <w:rPr>
          <w:sz w:val="28"/>
          <w:szCs w:val="28"/>
          <w:lang w:val="uk-UA"/>
        </w:rPr>
        <w:t xml:space="preserve"> до кінця року</w:t>
      </w:r>
      <w:r w:rsidRPr="001117E1">
        <w:rPr>
          <w:sz w:val="28"/>
          <w:szCs w:val="28"/>
          <w:lang w:val="uk-UA"/>
        </w:rPr>
        <w:t>.</w:t>
      </w:r>
    </w:p>
    <w:p w:rsidR="00F17324" w:rsidRDefault="001117E1" w:rsidP="00F17324">
      <w:pPr>
        <w:pStyle w:val="HTML"/>
        <w:tabs>
          <w:tab w:val="clear" w:pos="916"/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17324">
        <w:rPr>
          <w:rFonts w:ascii="Times New Roman" w:hAnsi="Times New Roman"/>
          <w:sz w:val="28"/>
          <w:szCs w:val="28"/>
          <w:lang w:val="uk-UA"/>
        </w:rPr>
        <w:tab/>
      </w:r>
      <w:r w:rsidR="000F0ACE" w:rsidRPr="00F17324">
        <w:rPr>
          <w:rFonts w:ascii="Times New Roman" w:hAnsi="Times New Roman"/>
          <w:sz w:val="28"/>
          <w:szCs w:val="28"/>
          <w:lang w:val="uk-UA"/>
        </w:rPr>
        <w:t xml:space="preserve">По заходу «Проведення капітальних ремонтів приміщень та обладнання» видатки зменшуються на </w:t>
      </w:r>
      <w:r w:rsidR="00F17324" w:rsidRPr="00F17324">
        <w:rPr>
          <w:rFonts w:ascii="Times New Roman" w:hAnsi="Times New Roman"/>
          <w:sz w:val="28"/>
          <w:szCs w:val="28"/>
          <w:lang w:val="uk-UA"/>
        </w:rPr>
        <w:t>961,972</w:t>
      </w:r>
      <w:r w:rsidR="000F0ACE" w:rsidRPr="00F17324">
        <w:rPr>
          <w:rFonts w:ascii="Times New Roman" w:hAnsi="Times New Roman"/>
          <w:sz w:val="28"/>
          <w:szCs w:val="28"/>
          <w:lang w:val="uk-UA"/>
        </w:rPr>
        <w:t xml:space="preserve"> тис.грн. по </w:t>
      </w:r>
      <w:r w:rsidR="00F17324" w:rsidRPr="00F17324">
        <w:rPr>
          <w:rFonts w:ascii="Times New Roman" w:hAnsi="Times New Roman"/>
          <w:sz w:val="28"/>
          <w:szCs w:val="28"/>
          <w:lang w:val="uk-UA"/>
        </w:rPr>
        <w:t>наступним об’єктам:</w:t>
      </w:r>
    </w:p>
    <w:p w:rsidR="00F17324" w:rsidRDefault="00F17324" w:rsidP="00F17324">
      <w:pPr>
        <w:pStyle w:val="HTML"/>
        <w:numPr>
          <w:ilvl w:val="0"/>
          <w:numId w:val="7"/>
        </w:numPr>
        <w:tabs>
          <w:tab w:val="clear" w:pos="916"/>
          <w:tab w:val="clear" w:pos="1832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 об’єкту «</w:t>
      </w:r>
      <w:r w:rsidRPr="00F17324">
        <w:rPr>
          <w:rFonts w:ascii="Times New Roman" w:hAnsi="Times New Roman"/>
          <w:sz w:val="28"/>
          <w:szCs w:val="28"/>
          <w:lang w:val="uk-UA"/>
        </w:rPr>
        <w:t>Капітальний ремонт приміщень амбулаторії №4 КЗ "Центр ПМСД№4" під жіночу консультацію 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17324">
        <w:rPr>
          <w:rFonts w:ascii="Times New Roman" w:hAnsi="Times New Roman"/>
          <w:sz w:val="28"/>
          <w:szCs w:val="28"/>
          <w:lang w:val="uk-UA"/>
        </w:rPr>
        <w:t>„Центральна клінічна лікарня №4 Заводського району”, вул.Вроцлавська, 11-А, м.Запоріжжя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B7745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на 400,0 тис.грн.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 (роботи завершено)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17324" w:rsidRDefault="00F17324" w:rsidP="00F17324">
      <w:pPr>
        <w:pStyle w:val="HTML"/>
        <w:numPr>
          <w:ilvl w:val="0"/>
          <w:numId w:val="7"/>
        </w:numPr>
        <w:tabs>
          <w:tab w:val="clear" w:pos="916"/>
          <w:tab w:val="clear" w:pos="1832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17324">
        <w:rPr>
          <w:rFonts w:ascii="Times New Roman" w:hAnsi="Times New Roman"/>
          <w:sz w:val="28"/>
          <w:szCs w:val="28"/>
          <w:lang w:val="uk-UA"/>
        </w:rPr>
        <w:t>по об’єкту «Капітальний ремонт педіатричної амбулаторії №3 Центру первинної медико-санітарної допомоги №8 по вул. Карпенка - Карого,7 в м.Запоріжжя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>на 56,025 тис.грн.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 (роботи завершено)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E6202" w:rsidRPr="000E6202" w:rsidRDefault="000E6202" w:rsidP="000E6202">
      <w:pPr>
        <w:pStyle w:val="HTML"/>
        <w:tabs>
          <w:tab w:val="clear" w:pos="916"/>
          <w:tab w:val="clear" w:pos="1832"/>
          <w:tab w:val="left" w:pos="0"/>
          <w:tab w:val="left" w:pos="993"/>
        </w:tabs>
        <w:ind w:left="709" w:hanging="709"/>
        <w:jc w:val="center"/>
        <w:rPr>
          <w:rFonts w:ascii="Times New Roman" w:hAnsi="Times New Roman"/>
          <w:sz w:val="22"/>
          <w:szCs w:val="22"/>
          <w:lang w:val="uk-UA"/>
        </w:rPr>
      </w:pPr>
      <w:r w:rsidRPr="000E6202">
        <w:rPr>
          <w:rFonts w:ascii="Times New Roman" w:hAnsi="Times New Roman"/>
          <w:sz w:val="22"/>
          <w:szCs w:val="22"/>
          <w:lang w:val="uk-UA"/>
        </w:rPr>
        <w:lastRenderedPageBreak/>
        <w:t>2</w:t>
      </w:r>
    </w:p>
    <w:p w:rsidR="00F17324" w:rsidRDefault="00F17324" w:rsidP="00F17324">
      <w:pPr>
        <w:pStyle w:val="HTML"/>
        <w:numPr>
          <w:ilvl w:val="0"/>
          <w:numId w:val="7"/>
        </w:numPr>
        <w:tabs>
          <w:tab w:val="clear" w:pos="916"/>
          <w:tab w:val="clear" w:pos="1832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17324">
        <w:rPr>
          <w:rFonts w:ascii="Times New Roman" w:hAnsi="Times New Roman"/>
          <w:sz w:val="28"/>
          <w:szCs w:val="28"/>
          <w:lang w:val="uk-UA"/>
        </w:rPr>
        <w:t>по об’єкту «Капітальний ремонт дизель-генераторної електростанція КУ«Запорізька міська багатопрофільна дитяча лікарня №5» по вул.Новгородська,28а м.Запоріжжя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на 9,233 тис.грн.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 (роботи завершено);</w:t>
      </w:r>
    </w:p>
    <w:p w:rsidR="00F17324" w:rsidRPr="00F17324" w:rsidRDefault="00F17324" w:rsidP="00F17324">
      <w:pPr>
        <w:pStyle w:val="HTML"/>
        <w:numPr>
          <w:ilvl w:val="0"/>
          <w:numId w:val="7"/>
        </w:numPr>
        <w:tabs>
          <w:tab w:val="clear" w:pos="916"/>
          <w:tab w:val="clear" w:pos="1832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17324">
        <w:rPr>
          <w:rFonts w:ascii="Times New Roman" w:hAnsi="Times New Roman"/>
          <w:sz w:val="28"/>
          <w:szCs w:val="28"/>
          <w:lang w:val="uk-UA"/>
        </w:rPr>
        <w:t>по об’єкту «Капітальний ремонт рентгенологічного кабінету 2-го поліклінічного відділення КНП "Міська дитяча лікарня№5" ЗМР, за адресою: вул. Жаботинського, 32, м.Запоріжжя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B7745">
        <w:rPr>
          <w:rFonts w:ascii="Times New Roman" w:hAnsi="Times New Roman"/>
          <w:sz w:val="28"/>
          <w:szCs w:val="28"/>
          <w:lang w:val="uk-UA"/>
        </w:rPr>
        <w:t>- на 496,714 тис.грн (</w:t>
      </w:r>
      <w:r>
        <w:rPr>
          <w:rFonts w:ascii="Times New Roman" w:hAnsi="Times New Roman"/>
          <w:sz w:val="28"/>
          <w:szCs w:val="28"/>
          <w:lang w:val="uk-UA"/>
        </w:rPr>
        <w:t>після отримання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 позитивного </w:t>
      </w:r>
      <w:r>
        <w:rPr>
          <w:rFonts w:ascii="Times New Roman" w:hAnsi="Times New Roman"/>
          <w:sz w:val="28"/>
          <w:szCs w:val="28"/>
          <w:lang w:val="uk-UA"/>
        </w:rPr>
        <w:t>експертного звіту</w:t>
      </w:r>
      <w:r w:rsidR="003B7745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A4D10" w:rsidRDefault="00813D28" w:rsidP="007A4D10">
      <w:pPr>
        <w:pStyle w:val="HTML"/>
        <w:tabs>
          <w:tab w:val="clear" w:pos="916"/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C1D8D">
        <w:rPr>
          <w:rFonts w:ascii="Times New Roman" w:hAnsi="Times New Roman"/>
          <w:sz w:val="28"/>
          <w:szCs w:val="28"/>
          <w:lang w:val="uk-UA"/>
        </w:rPr>
        <w:tab/>
        <w:t xml:space="preserve">По заходу «Реконструкція будівель, інженерних мереж» видатки зменшуються на </w:t>
      </w:r>
      <w:r>
        <w:rPr>
          <w:rFonts w:ascii="Times New Roman" w:hAnsi="Times New Roman"/>
          <w:sz w:val="28"/>
          <w:szCs w:val="28"/>
          <w:lang w:val="uk-UA"/>
        </w:rPr>
        <w:t>984,200</w:t>
      </w:r>
      <w:r w:rsidRPr="00EC1D8D">
        <w:rPr>
          <w:rFonts w:ascii="Times New Roman" w:hAnsi="Times New Roman"/>
          <w:sz w:val="28"/>
          <w:szCs w:val="28"/>
          <w:lang w:val="uk-UA"/>
        </w:rPr>
        <w:t xml:space="preserve"> тис.грн. по наступним об’єктам:</w:t>
      </w:r>
    </w:p>
    <w:p w:rsidR="00813D28" w:rsidRDefault="007A4D10" w:rsidP="007A4D10">
      <w:pPr>
        <w:pStyle w:val="HTML"/>
        <w:tabs>
          <w:tab w:val="clear" w:pos="916"/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</w:t>
      </w:r>
      <w:r w:rsidRPr="007A4D10">
        <w:rPr>
          <w:rFonts w:ascii="Times New Roman" w:hAnsi="Times New Roman"/>
          <w:sz w:val="28"/>
          <w:szCs w:val="28"/>
          <w:lang w:val="uk-UA"/>
        </w:rPr>
        <w:t>по об’єкту «Реконструкція амбулаторії №6 Центру первинної медико-санітарної допомоги №2 по вул.Брюллова, 6 в м.Запоріжжя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- на </w:t>
      </w:r>
      <w:r>
        <w:rPr>
          <w:rFonts w:ascii="Times New Roman" w:hAnsi="Times New Roman"/>
          <w:sz w:val="28"/>
          <w:szCs w:val="28"/>
          <w:lang w:val="uk-UA"/>
        </w:rPr>
        <w:t>262,743 тис.грн.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 (роботи завершено)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A4D10" w:rsidRDefault="007A4D10" w:rsidP="007A4D10">
      <w:pPr>
        <w:pStyle w:val="HTML"/>
        <w:tabs>
          <w:tab w:val="clear" w:pos="916"/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3B7745">
        <w:rPr>
          <w:rFonts w:ascii="Times New Roman" w:hAnsi="Times New Roman"/>
          <w:sz w:val="28"/>
          <w:szCs w:val="28"/>
          <w:lang w:val="uk-UA"/>
        </w:rPr>
        <w:t> </w:t>
      </w:r>
      <w:r w:rsidRPr="007A4D10">
        <w:rPr>
          <w:rFonts w:ascii="Times New Roman" w:hAnsi="Times New Roman"/>
          <w:sz w:val="28"/>
          <w:szCs w:val="28"/>
          <w:lang w:val="uk-UA"/>
        </w:rPr>
        <w:t>по об’єкту «Комунальний заклад "Міська клінічна лікарня №3" - реконструкція відділення очної травми та приймального відділення м.</w:t>
      </w:r>
      <w:r w:rsidR="003B7745">
        <w:rPr>
          <w:rFonts w:ascii="Times New Roman" w:hAnsi="Times New Roman"/>
          <w:sz w:val="28"/>
          <w:szCs w:val="28"/>
          <w:lang w:val="uk-UA"/>
        </w:rPr>
        <w:t> </w:t>
      </w:r>
      <w:r w:rsidRPr="007A4D10">
        <w:rPr>
          <w:rFonts w:ascii="Times New Roman" w:hAnsi="Times New Roman"/>
          <w:sz w:val="28"/>
          <w:szCs w:val="28"/>
          <w:lang w:val="uk-UA"/>
        </w:rPr>
        <w:t>Запоріжжя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на 15,931 тис.грн.</w:t>
      </w:r>
      <w:r w:rsidR="003B7745">
        <w:rPr>
          <w:rFonts w:ascii="Times New Roman" w:hAnsi="Times New Roman"/>
          <w:sz w:val="28"/>
          <w:szCs w:val="28"/>
          <w:lang w:val="uk-UA"/>
        </w:rPr>
        <w:t xml:space="preserve"> (роботи завершено)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A4D10" w:rsidRDefault="007A4D10" w:rsidP="007A4D10">
      <w:pPr>
        <w:pStyle w:val="a7"/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B7745">
        <w:rPr>
          <w:sz w:val="28"/>
          <w:szCs w:val="28"/>
          <w:lang w:val="uk-UA"/>
        </w:rPr>
        <w:t> </w:t>
      </w:r>
      <w:r w:rsidRPr="007A4D10">
        <w:rPr>
          <w:sz w:val="28"/>
          <w:szCs w:val="28"/>
          <w:lang w:val="uk-UA"/>
        </w:rPr>
        <w:t>по об’єкту «Ремонтні та реставраційні роботи по будівлі закладу охорони здоров’я «Студентська поліклініка» по пр. Леніна, 59 в м.Запоріжжя</w:t>
      </w:r>
      <w:r>
        <w:rPr>
          <w:sz w:val="28"/>
          <w:szCs w:val="28"/>
          <w:lang w:val="uk-UA"/>
        </w:rPr>
        <w:t xml:space="preserve">» </w:t>
      </w:r>
      <w:r w:rsidR="003B7745">
        <w:rPr>
          <w:sz w:val="28"/>
          <w:szCs w:val="28"/>
          <w:lang w:val="uk-UA"/>
        </w:rPr>
        <w:t>- на 705,526 тис.грн (</w:t>
      </w:r>
      <w:r>
        <w:rPr>
          <w:sz w:val="28"/>
          <w:szCs w:val="28"/>
          <w:lang w:val="uk-UA"/>
        </w:rPr>
        <w:t xml:space="preserve">в зв’язку з </w:t>
      </w:r>
      <w:r w:rsidRPr="00EC1D8D">
        <w:rPr>
          <w:sz w:val="28"/>
          <w:szCs w:val="28"/>
          <w:lang w:val="uk-UA"/>
        </w:rPr>
        <w:t>уточненням графіку виконання робіт до кінця року</w:t>
      </w:r>
      <w:r w:rsidR="003B774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7A4D10" w:rsidRDefault="007A4D10" w:rsidP="007A4D10">
      <w:pPr>
        <w:pStyle w:val="HTML"/>
        <w:tabs>
          <w:tab w:val="clear" w:pos="916"/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1650C">
        <w:rPr>
          <w:rFonts w:ascii="Times New Roman" w:hAnsi="Times New Roman"/>
          <w:sz w:val="28"/>
          <w:szCs w:val="28"/>
          <w:lang w:val="uk-UA"/>
        </w:rPr>
        <w:t xml:space="preserve">По завданню «Забезпечення фінансування комунальних некомерційних підприємств другого рівня»  на виконання заходу «Забезпечення фінансування комунальних некомерційних підприємств другого рівня (заробітна плата з нарахуваннями, видатки утримання, поточні ремонти, оплата комунальних послуг, пільгова пенсія, пільгові медикаменти тощо)» видатки збільшуються </w:t>
      </w:r>
      <w:r w:rsidR="000661B3">
        <w:rPr>
          <w:rFonts w:ascii="Times New Roman" w:hAnsi="Times New Roman"/>
          <w:sz w:val="28"/>
          <w:szCs w:val="28"/>
          <w:lang w:val="uk-UA"/>
        </w:rPr>
        <w:t xml:space="preserve">в цілому </w:t>
      </w:r>
      <w:r w:rsidRPr="00D1650C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61B3">
        <w:rPr>
          <w:rFonts w:ascii="Times New Roman" w:hAnsi="Times New Roman"/>
          <w:sz w:val="28"/>
          <w:szCs w:val="28"/>
          <w:lang w:val="uk-UA"/>
        </w:rPr>
        <w:t>2</w:t>
      </w:r>
      <w:r w:rsidR="00E93FE7">
        <w:rPr>
          <w:rFonts w:ascii="Times New Roman" w:hAnsi="Times New Roman"/>
          <w:sz w:val="28"/>
          <w:szCs w:val="28"/>
          <w:lang w:val="uk-UA"/>
        </w:rPr>
        <w:t>4512,624</w:t>
      </w:r>
      <w:r>
        <w:rPr>
          <w:rFonts w:ascii="Times New Roman" w:hAnsi="Times New Roman"/>
          <w:sz w:val="28"/>
          <w:szCs w:val="28"/>
          <w:lang w:val="uk-UA"/>
        </w:rPr>
        <w:t xml:space="preserve"> тис.грн. на виплату заробітної плати, нарахування на заробітну плату</w:t>
      </w:r>
      <w:r w:rsidR="000661B3">
        <w:rPr>
          <w:rFonts w:ascii="Times New Roman" w:hAnsi="Times New Roman"/>
          <w:sz w:val="28"/>
          <w:szCs w:val="28"/>
          <w:lang w:val="uk-UA"/>
        </w:rPr>
        <w:t>, зменшуються на очікуване споживання енергоносіїв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E05AD" w:rsidRPr="00A03628" w:rsidRDefault="005E05AD" w:rsidP="005E05AD">
      <w:pPr>
        <w:ind w:firstLine="709"/>
        <w:jc w:val="both"/>
        <w:rPr>
          <w:sz w:val="28"/>
          <w:szCs w:val="28"/>
          <w:lang w:val="uk-UA"/>
        </w:rPr>
      </w:pPr>
      <w:r w:rsidRPr="000661B3">
        <w:rPr>
          <w:sz w:val="28"/>
          <w:szCs w:val="28"/>
          <w:lang w:val="uk-UA"/>
        </w:rPr>
        <w:t xml:space="preserve">В цілому видатки на виконання заходів програми в 2019 році </w:t>
      </w:r>
      <w:r w:rsidR="000661B3" w:rsidRPr="000661B3">
        <w:rPr>
          <w:sz w:val="28"/>
          <w:szCs w:val="28"/>
          <w:lang w:val="uk-UA"/>
        </w:rPr>
        <w:t>збільшуються на 3</w:t>
      </w:r>
      <w:r w:rsidR="00E93FE7">
        <w:rPr>
          <w:sz w:val="28"/>
          <w:szCs w:val="28"/>
          <w:lang w:val="uk-UA"/>
        </w:rPr>
        <w:t>7181,846</w:t>
      </w:r>
      <w:bookmarkStart w:id="0" w:name="_GoBack"/>
      <w:bookmarkEnd w:id="0"/>
      <w:r w:rsidR="000661B3" w:rsidRPr="000661B3">
        <w:rPr>
          <w:sz w:val="28"/>
          <w:szCs w:val="28"/>
          <w:lang w:val="uk-UA"/>
        </w:rPr>
        <w:t xml:space="preserve"> тис.грн.</w:t>
      </w:r>
    </w:p>
    <w:p w:rsidR="006A6FEE" w:rsidRPr="00A03628" w:rsidRDefault="006A6FEE" w:rsidP="006A6FEE">
      <w:pPr>
        <w:pStyle w:val="a7"/>
        <w:spacing w:after="0"/>
        <w:ind w:left="0" w:firstLine="709"/>
        <w:jc w:val="both"/>
        <w:rPr>
          <w:sz w:val="28"/>
          <w:szCs w:val="28"/>
          <w:lang w:val="uk-UA"/>
        </w:rPr>
      </w:pPr>
      <w:r w:rsidRPr="00A03628">
        <w:rPr>
          <w:sz w:val="28"/>
          <w:szCs w:val="28"/>
          <w:lang w:val="uk-UA"/>
        </w:rPr>
        <w:t>Департамент охорони здоров’я міської ради просить підтримати підготовлений проект рішення «</w:t>
      </w:r>
      <w:r w:rsidR="004F0C61" w:rsidRPr="00A03628">
        <w:rPr>
          <w:sz w:val="28"/>
          <w:szCs w:val="28"/>
          <w:lang w:val="uk-UA"/>
        </w:rPr>
        <w:t>Про внесення змін до рішення міської ради від 19.12.2018 №32 «</w:t>
      </w:r>
      <w:r w:rsidRPr="00A03628">
        <w:rPr>
          <w:sz w:val="28"/>
          <w:szCs w:val="28"/>
          <w:lang w:val="uk-UA"/>
        </w:rPr>
        <w:t>Про затвердження Програми «Охорона здоров’я міста Запоріжжя на період 2019-2021 роки»</w:t>
      </w:r>
      <w:r w:rsidR="008709D6" w:rsidRPr="00A03628">
        <w:rPr>
          <w:sz w:val="28"/>
          <w:szCs w:val="28"/>
          <w:lang w:val="uk-UA"/>
        </w:rPr>
        <w:t xml:space="preserve"> (зі змінами)</w:t>
      </w:r>
      <w:r w:rsidRPr="00A03628">
        <w:rPr>
          <w:sz w:val="28"/>
          <w:szCs w:val="28"/>
          <w:lang w:val="uk-UA"/>
        </w:rPr>
        <w:t>.</w:t>
      </w:r>
    </w:p>
    <w:p w:rsidR="00945940" w:rsidRPr="00A03628" w:rsidRDefault="00945940" w:rsidP="00BB3A3C">
      <w:pPr>
        <w:jc w:val="both"/>
        <w:rPr>
          <w:sz w:val="28"/>
          <w:szCs w:val="28"/>
          <w:lang w:val="uk-UA"/>
        </w:rPr>
      </w:pPr>
    </w:p>
    <w:p w:rsidR="00095328" w:rsidRPr="00A03628" w:rsidRDefault="00095328" w:rsidP="00BB3A3C">
      <w:pPr>
        <w:jc w:val="both"/>
        <w:rPr>
          <w:sz w:val="28"/>
          <w:szCs w:val="28"/>
          <w:lang w:val="uk-UA"/>
        </w:rPr>
      </w:pPr>
    </w:p>
    <w:p w:rsidR="0088063D" w:rsidRPr="00A03628" w:rsidRDefault="0069135C" w:rsidP="008806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д</w:t>
      </w:r>
      <w:r w:rsidR="0088063D" w:rsidRPr="00A03628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88063D" w:rsidRPr="00A03628">
        <w:rPr>
          <w:sz w:val="28"/>
          <w:szCs w:val="28"/>
          <w:lang w:val="uk-UA"/>
        </w:rPr>
        <w:t xml:space="preserve"> департаменту</w:t>
      </w:r>
      <w:r w:rsidR="0088063D" w:rsidRPr="00A03628">
        <w:rPr>
          <w:sz w:val="28"/>
          <w:szCs w:val="28"/>
          <w:lang w:val="uk-UA"/>
        </w:rPr>
        <w:tab/>
      </w:r>
      <w:r w:rsidR="0088063D" w:rsidRPr="00A03628">
        <w:rPr>
          <w:sz w:val="28"/>
          <w:szCs w:val="28"/>
          <w:lang w:val="uk-UA"/>
        </w:rPr>
        <w:tab/>
      </w:r>
      <w:r w:rsidR="0088063D" w:rsidRPr="00A03628">
        <w:rPr>
          <w:sz w:val="28"/>
          <w:szCs w:val="28"/>
          <w:lang w:val="uk-UA"/>
        </w:rPr>
        <w:tab/>
      </w:r>
      <w:r w:rsidR="0088063D" w:rsidRPr="00A03628">
        <w:rPr>
          <w:sz w:val="28"/>
          <w:szCs w:val="28"/>
          <w:lang w:val="uk-UA"/>
        </w:rPr>
        <w:tab/>
      </w:r>
      <w:r w:rsidR="0088063D" w:rsidRPr="00A03628">
        <w:rPr>
          <w:sz w:val="28"/>
          <w:szCs w:val="28"/>
          <w:lang w:val="uk-UA"/>
        </w:rPr>
        <w:tab/>
        <w:t xml:space="preserve"> </w:t>
      </w:r>
      <w:r w:rsidR="0088063D" w:rsidRPr="00A03628">
        <w:rPr>
          <w:sz w:val="28"/>
          <w:szCs w:val="28"/>
          <w:lang w:val="uk-UA"/>
        </w:rPr>
        <w:tab/>
      </w:r>
      <w:r w:rsidR="0088063D" w:rsidRPr="00A0362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І.Г.Завоюра</w:t>
      </w:r>
    </w:p>
    <w:sectPr w:rsidR="0088063D" w:rsidRPr="00A03628" w:rsidSect="008F00F9">
      <w:headerReference w:type="even" r:id="rId8"/>
      <w:pgSz w:w="11906" w:h="16838"/>
      <w:pgMar w:top="42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1B3" w:rsidRDefault="009A51B3">
      <w:r>
        <w:separator/>
      </w:r>
    </w:p>
  </w:endnote>
  <w:endnote w:type="continuationSeparator" w:id="0">
    <w:p w:rsidR="009A51B3" w:rsidRDefault="009A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1B3" w:rsidRDefault="009A51B3">
      <w:r>
        <w:separator/>
      </w:r>
    </w:p>
  </w:footnote>
  <w:footnote w:type="continuationSeparator" w:id="0">
    <w:p w:rsidR="009A51B3" w:rsidRDefault="009A5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D19" w:rsidRDefault="00B1321C" w:rsidP="00E64F02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0D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0D19" w:rsidRDefault="00300D1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A519A"/>
    <w:multiLevelType w:val="hybridMultilevel"/>
    <w:tmpl w:val="3FCCD606"/>
    <w:lvl w:ilvl="0" w:tplc="3C5CF3A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9EF615A"/>
    <w:multiLevelType w:val="hybridMultilevel"/>
    <w:tmpl w:val="1BF042C0"/>
    <w:lvl w:ilvl="0" w:tplc="307C6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4474F6"/>
    <w:multiLevelType w:val="hybridMultilevel"/>
    <w:tmpl w:val="EEA613BA"/>
    <w:lvl w:ilvl="0" w:tplc="E2B4B9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BF604F"/>
    <w:multiLevelType w:val="hybridMultilevel"/>
    <w:tmpl w:val="620CBA28"/>
    <w:lvl w:ilvl="0" w:tplc="754A0C4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D2577B"/>
    <w:multiLevelType w:val="hybridMultilevel"/>
    <w:tmpl w:val="7FCAE722"/>
    <w:lvl w:ilvl="0" w:tplc="01F0D14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C4F5CA0"/>
    <w:multiLevelType w:val="hybridMultilevel"/>
    <w:tmpl w:val="51B2745E"/>
    <w:lvl w:ilvl="0" w:tplc="D1B217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041CC"/>
    <w:multiLevelType w:val="hybridMultilevel"/>
    <w:tmpl w:val="5D469F4A"/>
    <w:lvl w:ilvl="0" w:tplc="761208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E3E"/>
    <w:rsid w:val="000006F7"/>
    <w:rsid w:val="0000073F"/>
    <w:rsid w:val="00000A1C"/>
    <w:rsid w:val="000032FF"/>
    <w:rsid w:val="0000677F"/>
    <w:rsid w:val="00012000"/>
    <w:rsid w:val="000132FE"/>
    <w:rsid w:val="00016477"/>
    <w:rsid w:val="00020E4C"/>
    <w:rsid w:val="000228AB"/>
    <w:rsid w:val="00022E26"/>
    <w:rsid w:val="00023219"/>
    <w:rsid w:val="00024F14"/>
    <w:rsid w:val="000301C3"/>
    <w:rsid w:val="00033EA5"/>
    <w:rsid w:val="0003641B"/>
    <w:rsid w:val="00042172"/>
    <w:rsid w:val="00042F3D"/>
    <w:rsid w:val="00046EE5"/>
    <w:rsid w:val="000470B4"/>
    <w:rsid w:val="00053443"/>
    <w:rsid w:val="000536F7"/>
    <w:rsid w:val="000547AE"/>
    <w:rsid w:val="0005485E"/>
    <w:rsid w:val="0005589F"/>
    <w:rsid w:val="00056739"/>
    <w:rsid w:val="0006089E"/>
    <w:rsid w:val="00061D50"/>
    <w:rsid w:val="00062E99"/>
    <w:rsid w:val="00063071"/>
    <w:rsid w:val="000639AC"/>
    <w:rsid w:val="000661B3"/>
    <w:rsid w:val="00075D0D"/>
    <w:rsid w:val="00081057"/>
    <w:rsid w:val="00081D57"/>
    <w:rsid w:val="00083A91"/>
    <w:rsid w:val="0008411F"/>
    <w:rsid w:val="00093C3F"/>
    <w:rsid w:val="00095328"/>
    <w:rsid w:val="000961BD"/>
    <w:rsid w:val="0009685C"/>
    <w:rsid w:val="000970B7"/>
    <w:rsid w:val="000A0ADD"/>
    <w:rsid w:val="000A253D"/>
    <w:rsid w:val="000A4337"/>
    <w:rsid w:val="000B2546"/>
    <w:rsid w:val="000B4140"/>
    <w:rsid w:val="000B6DDF"/>
    <w:rsid w:val="000C3B0B"/>
    <w:rsid w:val="000C4328"/>
    <w:rsid w:val="000D140C"/>
    <w:rsid w:val="000D3E16"/>
    <w:rsid w:val="000D4634"/>
    <w:rsid w:val="000D4783"/>
    <w:rsid w:val="000E1F1A"/>
    <w:rsid w:val="000E2A1C"/>
    <w:rsid w:val="000E41C0"/>
    <w:rsid w:val="000E4738"/>
    <w:rsid w:val="000E6202"/>
    <w:rsid w:val="000E67AE"/>
    <w:rsid w:val="000E7808"/>
    <w:rsid w:val="000F0ACE"/>
    <w:rsid w:val="000F0F95"/>
    <w:rsid w:val="000F32C3"/>
    <w:rsid w:val="000F56DD"/>
    <w:rsid w:val="000F57AA"/>
    <w:rsid w:val="000F5810"/>
    <w:rsid w:val="00100D3C"/>
    <w:rsid w:val="00102491"/>
    <w:rsid w:val="0010388B"/>
    <w:rsid w:val="00103D5E"/>
    <w:rsid w:val="001113DD"/>
    <w:rsid w:val="001117E1"/>
    <w:rsid w:val="00116AAB"/>
    <w:rsid w:val="001175A5"/>
    <w:rsid w:val="00120459"/>
    <w:rsid w:val="00121CA7"/>
    <w:rsid w:val="0012449D"/>
    <w:rsid w:val="001254F6"/>
    <w:rsid w:val="00131558"/>
    <w:rsid w:val="001352E2"/>
    <w:rsid w:val="00135D7D"/>
    <w:rsid w:val="00142B3F"/>
    <w:rsid w:val="00144F41"/>
    <w:rsid w:val="00147DFA"/>
    <w:rsid w:val="00155888"/>
    <w:rsid w:val="0015755F"/>
    <w:rsid w:val="0017270B"/>
    <w:rsid w:val="0017633C"/>
    <w:rsid w:val="00181220"/>
    <w:rsid w:val="00181548"/>
    <w:rsid w:val="00182217"/>
    <w:rsid w:val="00183B92"/>
    <w:rsid w:val="00187A6D"/>
    <w:rsid w:val="00190C4E"/>
    <w:rsid w:val="00193BAC"/>
    <w:rsid w:val="001975B5"/>
    <w:rsid w:val="001A1152"/>
    <w:rsid w:val="001A11B9"/>
    <w:rsid w:val="001A2EF4"/>
    <w:rsid w:val="001A374F"/>
    <w:rsid w:val="001A3C4C"/>
    <w:rsid w:val="001A54C9"/>
    <w:rsid w:val="001A7A26"/>
    <w:rsid w:val="001B03EA"/>
    <w:rsid w:val="001B36EA"/>
    <w:rsid w:val="001B456D"/>
    <w:rsid w:val="001B5286"/>
    <w:rsid w:val="001B61F8"/>
    <w:rsid w:val="001B6A22"/>
    <w:rsid w:val="001C006E"/>
    <w:rsid w:val="001C501C"/>
    <w:rsid w:val="001D281D"/>
    <w:rsid w:val="001D4309"/>
    <w:rsid w:val="001D54E8"/>
    <w:rsid w:val="001D60A9"/>
    <w:rsid w:val="001E058E"/>
    <w:rsid w:val="001E29E8"/>
    <w:rsid w:val="001E2BEF"/>
    <w:rsid w:val="001E35C6"/>
    <w:rsid w:val="001E406F"/>
    <w:rsid w:val="001F09AF"/>
    <w:rsid w:val="001F5C78"/>
    <w:rsid w:val="00201E92"/>
    <w:rsid w:val="00202073"/>
    <w:rsid w:val="002023EB"/>
    <w:rsid w:val="00204433"/>
    <w:rsid w:val="00205DBE"/>
    <w:rsid w:val="00207DB9"/>
    <w:rsid w:val="00211E54"/>
    <w:rsid w:val="0022077B"/>
    <w:rsid w:val="00221C58"/>
    <w:rsid w:val="00222AFD"/>
    <w:rsid w:val="00222EC2"/>
    <w:rsid w:val="0022455E"/>
    <w:rsid w:val="00231DDE"/>
    <w:rsid w:val="00250390"/>
    <w:rsid w:val="00251D0E"/>
    <w:rsid w:val="00251E61"/>
    <w:rsid w:val="00254800"/>
    <w:rsid w:val="00254F9A"/>
    <w:rsid w:val="00260F31"/>
    <w:rsid w:val="0026152F"/>
    <w:rsid w:val="00262811"/>
    <w:rsid w:val="00266422"/>
    <w:rsid w:val="00267575"/>
    <w:rsid w:val="00267E46"/>
    <w:rsid w:val="002757D0"/>
    <w:rsid w:val="002764ED"/>
    <w:rsid w:val="002777A0"/>
    <w:rsid w:val="00277EC2"/>
    <w:rsid w:val="00280751"/>
    <w:rsid w:val="0028344C"/>
    <w:rsid w:val="00283809"/>
    <w:rsid w:val="00286025"/>
    <w:rsid w:val="002862C0"/>
    <w:rsid w:val="00290963"/>
    <w:rsid w:val="00290B15"/>
    <w:rsid w:val="00292AB2"/>
    <w:rsid w:val="00293D2E"/>
    <w:rsid w:val="002A2457"/>
    <w:rsid w:val="002A567F"/>
    <w:rsid w:val="002A5A2D"/>
    <w:rsid w:val="002B0F69"/>
    <w:rsid w:val="002B225D"/>
    <w:rsid w:val="002B7117"/>
    <w:rsid w:val="002C080A"/>
    <w:rsid w:val="002C2CC9"/>
    <w:rsid w:val="002C3D8C"/>
    <w:rsid w:val="002C6EB6"/>
    <w:rsid w:val="002D1598"/>
    <w:rsid w:val="002D21EB"/>
    <w:rsid w:val="002D2CC1"/>
    <w:rsid w:val="002D3770"/>
    <w:rsid w:val="002D4E24"/>
    <w:rsid w:val="002D5476"/>
    <w:rsid w:val="002D7619"/>
    <w:rsid w:val="002E1800"/>
    <w:rsid w:val="002F0939"/>
    <w:rsid w:val="002F1E11"/>
    <w:rsid w:val="002F7C7A"/>
    <w:rsid w:val="00300D0F"/>
    <w:rsid w:val="00300D19"/>
    <w:rsid w:val="00304A2B"/>
    <w:rsid w:val="003113CA"/>
    <w:rsid w:val="00312D6E"/>
    <w:rsid w:val="00316D40"/>
    <w:rsid w:val="00317773"/>
    <w:rsid w:val="00321229"/>
    <w:rsid w:val="00326B7C"/>
    <w:rsid w:val="003272DB"/>
    <w:rsid w:val="00333CB2"/>
    <w:rsid w:val="0033417B"/>
    <w:rsid w:val="0033683C"/>
    <w:rsid w:val="00340AEE"/>
    <w:rsid w:val="00340B19"/>
    <w:rsid w:val="003417D4"/>
    <w:rsid w:val="0034690C"/>
    <w:rsid w:val="0034725D"/>
    <w:rsid w:val="00347460"/>
    <w:rsid w:val="00350528"/>
    <w:rsid w:val="003505A7"/>
    <w:rsid w:val="00351B8C"/>
    <w:rsid w:val="00353182"/>
    <w:rsid w:val="00356427"/>
    <w:rsid w:val="00361A5F"/>
    <w:rsid w:val="00361CF1"/>
    <w:rsid w:val="0036216F"/>
    <w:rsid w:val="003653C4"/>
    <w:rsid w:val="0036589E"/>
    <w:rsid w:val="00371D02"/>
    <w:rsid w:val="00373397"/>
    <w:rsid w:val="003743ED"/>
    <w:rsid w:val="00375F77"/>
    <w:rsid w:val="003763A4"/>
    <w:rsid w:val="003768CE"/>
    <w:rsid w:val="0037745D"/>
    <w:rsid w:val="003838E7"/>
    <w:rsid w:val="003878FE"/>
    <w:rsid w:val="00392207"/>
    <w:rsid w:val="00392B25"/>
    <w:rsid w:val="00394AB0"/>
    <w:rsid w:val="00397836"/>
    <w:rsid w:val="003A06F6"/>
    <w:rsid w:val="003A1B6F"/>
    <w:rsid w:val="003A33B2"/>
    <w:rsid w:val="003A3D43"/>
    <w:rsid w:val="003A3D78"/>
    <w:rsid w:val="003A4BEF"/>
    <w:rsid w:val="003A6A8E"/>
    <w:rsid w:val="003B1816"/>
    <w:rsid w:val="003B22CE"/>
    <w:rsid w:val="003B589F"/>
    <w:rsid w:val="003B7745"/>
    <w:rsid w:val="003C50EC"/>
    <w:rsid w:val="003D3B1E"/>
    <w:rsid w:val="003D46B4"/>
    <w:rsid w:val="003D4EEC"/>
    <w:rsid w:val="003D6923"/>
    <w:rsid w:val="003D7950"/>
    <w:rsid w:val="003E11BE"/>
    <w:rsid w:val="003E1F46"/>
    <w:rsid w:val="003E468D"/>
    <w:rsid w:val="003E660B"/>
    <w:rsid w:val="003F007F"/>
    <w:rsid w:val="003F0254"/>
    <w:rsid w:val="003F0C46"/>
    <w:rsid w:val="003F536E"/>
    <w:rsid w:val="003F6B2C"/>
    <w:rsid w:val="00400EF1"/>
    <w:rsid w:val="00401B95"/>
    <w:rsid w:val="00401E50"/>
    <w:rsid w:val="00402495"/>
    <w:rsid w:val="004052EF"/>
    <w:rsid w:val="00410F61"/>
    <w:rsid w:val="004119A5"/>
    <w:rsid w:val="00411DE1"/>
    <w:rsid w:val="00415DB2"/>
    <w:rsid w:val="0042017A"/>
    <w:rsid w:val="00420C0C"/>
    <w:rsid w:val="00420F6E"/>
    <w:rsid w:val="00421ECD"/>
    <w:rsid w:val="00427698"/>
    <w:rsid w:val="004375E6"/>
    <w:rsid w:val="00440839"/>
    <w:rsid w:val="00442454"/>
    <w:rsid w:val="00446902"/>
    <w:rsid w:val="00446F54"/>
    <w:rsid w:val="004472B6"/>
    <w:rsid w:val="00450C56"/>
    <w:rsid w:val="00451513"/>
    <w:rsid w:val="00451CCE"/>
    <w:rsid w:val="00451E02"/>
    <w:rsid w:val="0045302F"/>
    <w:rsid w:val="00460104"/>
    <w:rsid w:val="004621F6"/>
    <w:rsid w:val="004623C9"/>
    <w:rsid w:val="00472889"/>
    <w:rsid w:val="00472D18"/>
    <w:rsid w:val="004733AC"/>
    <w:rsid w:val="0047442D"/>
    <w:rsid w:val="00476D46"/>
    <w:rsid w:val="0048245B"/>
    <w:rsid w:val="004847D3"/>
    <w:rsid w:val="004857B7"/>
    <w:rsid w:val="00485F70"/>
    <w:rsid w:val="004860CF"/>
    <w:rsid w:val="0048736C"/>
    <w:rsid w:val="004875D6"/>
    <w:rsid w:val="00492F38"/>
    <w:rsid w:val="00493EA4"/>
    <w:rsid w:val="004956AC"/>
    <w:rsid w:val="00495AA2"/>
    <w:rsid w:val="00496F8D"/>
    <w:rsid w:val="004A038C"/>
    <w:rsid w:val="004A352E"/>
    <w:rsid w:val="004A55B0"/>
    <w:rsid w:val="004A72A5"/>
    <w:rsid w:val="004B604E"/>
    <w:rsid w:val="004C0296"/>
    <w:rsid w:val="004C3307"/>
    <w:rsid w:val="004C5EDB"/>
    <w:rsid w:val="004C61B2"/>
    <w:rsid w:val="004D3F66"/>
    <w:rsid w:val="004D5AB7"/>
    <w:rsid w:val="004D7A0E"/>
    <w:rsid w:val="004E0264"/>
    <w:rsid w:val="004E1B17"/>
    <w:rsid w:val="004E2AE0"/>
    <w:rsid w:val="004E3D12"/>
    <w:rsid w:val="004E4D0A"/>
    <w:rsid w:val="004E6363"/>
    <w:rsid w:val="004E7590"/>
    <w:rsid w:val="004F0C61"/>
    <w:rsid w:val="004F7218"/>
    <w:rsid w:val="004F7344"/>
    <w:rsid w:val="004F74EC"/>
    <w:rsid w:val="004F7D06"/>
    <w:rsid w:val="00501C2B"/>
    <w:rsid w:val="00505561"/>
    <w:rsid w:val="00512D3B"/>
    <w:rsid w:val="0052214E"/>
    <w:rsid w:val="00522D76"/>
    <w:rsid w:val="00523D30"/>
    <w:rsid w:val="00524560"/>
    <w:rsid w:val="00525FE5"/>
    <w:rsid w:val="00527D1D"/>
    <w:rsid w:val="00532DC8"/>
    <w:rsid w:val="0053341F"/>
    <w:rsid w:val="00534D74"/>
    <w:rsid w:val="00536B32"/>
    <w:rsid w:val="00537945"/>
    <w:rsid w:val="005404FC"/>
    <w:rsid w:val="00541524"/>
    <w:rsid w:val="005451ED"/>
    <w:rsid w:val="00552D26"/>
    <w:rsid w:val="00554EB5"/>
    <w:rsid w:val="005569E2"/>
    <w:rsid w:val="00565098"/>
    <w:rsid w:val="00574675"/>
    <w:rsid w:val="00577440"/>
    <w:rsid w:val="005777E4"/>
    <w:rsid w:val="005805BC"/>
    <w:rsid w:val="00580701"/>
    <w:rsid w:val="00582FB1"/>
    <w:rsid w:val="00585D64"/>
    <w:rsid w:val="005864A2"/>
    <w:rsid w:val="00590113"/>
    <w:rsid w:val="00591E7F"/>
    <w:rsid w:val="00591FBD"/>
    <w:rsid w:val="005949CB"/>
    <w:rsid w:val="00595450"/>
    <w:rsid w:val="0059569B"/>
    <w:rsid w:val="00597041"/>
    <w:rsid w:val="005A33E6"/>
    <w:rsid w:val="005A75CA"/>
    <w:rsid w:val="005A7F25"/>
    <w:rsid w:val="005B1473"/>
    <w:rsid w:val="005B2698"/>
    <w:rsid w:val="005B3A8D"/>
    <w:rsid w:val="005B3D89"/>
    <w:rsid w:val="005B7AA1"/>
    <w:rsid w:val="005C19F1"/>
    <w:rsid w:val="005C227D"/>
    <w:rsid w:val="005C3741"/>
    <w:rsid w:val="005C4A1A"/>
    <w:rsid w:val="005C554B"/>
    <w:rsid w:val="005D4762"/>
    <w:rsid w:val="005D571C"/>
    <w:rsid w:val="005D6D42"/>
    <w:rsid w:val="005D6EE4"/>
    <w:rsid w:val="005E05AD"/>
    <w:rsid w:val="005E2B13"/>
    <w:rsid w:val="005E2DEC"/>
    <w:rsid w:val="005F011E"/>
    <w:rsid w:val="005F0C1D"/>
    <w:rsid w:val="005F0D5E"/>
    <w:rsid w:val="005F1210"/>
    <w:rsid w:val="005F2670"/>
    <w:rsid w:val="005F3D5E"/>
    <w:rsid w:val="005F3D95"/>
    <w:rsid w:val="005F6E33"/>
    <w:rsid w:val="005F7757"/>
    <w:rsid w:val="00601AD1"/>
    <w:rsid w:val="0060407D"/>
    <w:rsid w:val="00604479"/>
    <w:rsid w:val="00604C0A"/>
    <w:rsid w:val="00604C3F"/>
    <w:rsid w:val="0060646F"/>
    <w:rsid w:val="00611D5D"/>
    <w:rsid w:val="00612183"/>
    <w:rsid w:val="006141CF"/>
    <w:rsid w:val="00617C37"/>
    <w:rsid w:val="006243B3"/>
    <w:rsid w:val="00625901"/>
    <w:rsid w:val="00627473"/>
    <w:rsid w:val="00640B50"/>
    <w:rsid w:val="00642886"/>
    <w:rsid w:val="006458AF"/>
    <w:rsid w:val="006500F2"/>
    <w:rsid w:val="00650756"/>
    <w:rsid w:val="006521AD"/>
    <w:rsid w:val="00653B7F"/>
    <w:rsid w:val="00654A4C"/>
    <w:rsid w:val="0066000E"/>
    <w:rsid w:val="006662A0"/>
    <w:rsid w:val="0066793C"/>
    <w:rsid w:val="00667A67"/>
    <w:rsid w:val="00675E5E"/>
    <w:rsid w:val="006834C9"/>
    <w:rsid w:val="00684A6A"/>
    <w:rsid w:val="0068789E"/>
    <w:rsid w:val="0069135C"/>
    <w:rsid w:val="00692A4C"/>
    <w:rsid w:val="00697549"/>
    <w:rsid w:val="006975B6"/>
    <w:rsid w:val="006A4267"/>
    <w:rsid w:val="006A5363"/>
    <w:rsid w:val="006A5FBC"/>
    <w:rsid w:val="006A6FEE"/>
    <w:rsid w:val="006A7DA6"/>
    <w:rsid w:val="006B3314"/>
    <w:rsid w:val="006B4E80"/>
    <w:rsid w:val="006B5BC0"/>
    <w:rsid w:val="006B5E8E"/>
    <w:rsid w:val="006B78A9"/>
    <w:rsid w:val="006C0602"/>
    <w:rsid w:val="006C0AF9"/>
    <w:rsid w:val="006C1701"/>
    <w:rsid w:val="006C3EC9"/>
    <w:rsid w:val="006D198E"/>
    <w:rsid w:val="006D4CCF"/>
    <w:rsid w:val="006D5B74"/>
    <w:rsid w:val="006D6B31"/>
    <w:rsid w:val="006E3A81"/>
    <w:rsid w:val="006E51F1"/>
    <w:rsid w:val="006F5AFB"/>
    <w:rsid w:val="006F6FAB"/>
    <w:rsid w:val="006F733E"/>
    <w:rsid w:val="00700B1C"/>
    <w:rsid w:val="007020B2"/>
    <w:rsid w:val="00704D34"/>
    <w:rsid w:val="00705443"/>
    <w:rsid w:val="00705BF3"/>
    <w:rsid w:val="00715B3A"/>
    <w:rsid w:val="0071725F"/>
    <w:rsid w:val="007201F1"/>
    <w:rsid w:val="00721407"/>
    <w:rsid w:val="00721E38"/>
    <w:rsid w:val="00722E4E"/>
    <w:rsid w:val="00724627"/>
    <w:rsid w:val="0072486D"/>
    <w:rsid w:val="007255FE"/>
    <w:rsid w:val="0072600F"/>
    <w:rsid w:val="00732E82"/>
    <w:rsid w:val="007332CB"/>
    <w:rsid w:val="00742C02"/>
    <w:rsid w:val="007436C5"/>
    <w:rsid w:val="00744E53"/>
    <w:rsid w:val="00745143"/>
    <w:rsid w:val="0074524A"/>
    <w:rsid w:val="007477D7"/>
    <w:rsid w:val="00747EE2"/>
    <w:rsid w:val="00753773"/>
    <w:rsid w:val="00756D2E"/>
    <w:rsid w:val="00766494"/>
    <w:rsid w:val="007679D2"/>
    <w:rsid w:val="00774980"/>
    <w:rsid w:val="00776176"/>
    <w:rsid w:val="00777292"/>
    <w:rsid w:val="00777668"/>
    <w:rsid w:val="00781D51"/>
    <w:rsid w:val="00784B63"/>
    <w:rsid w:val="0078534F"/>
    <w:rsid w:val="0078564E"/>
    <w:rsid w:val="00787482"/>
    <w:rsid w:val="007908F1"/>
    <w:rsid w:val="00791F34"/>
    <w:rsid w:val="00792906"/>
    <w:rsid w:val="0079394F"/>
    <w:rsid w:val="00795201"/>
    <w:rsid w:val="00796F2A"/>
    <w:rsid w:val="007973E1"/>
    <w:rsid w:val="007A1FA1"/>
    <w:rsid w:val="007A4B1B"/>
    <w:rsid w:val="007A4D10"/>
    <w:rsid w:val="007A79E6"/>
    <w:rsid w:val="007B2028"/>
    <w:rsid w:val="007B3766"/>
    <w:rsid w:val="007B48CB"/>
    <w:rsid w:val="007B65D4"/>
    <w:rsid w:val="007C08FC"/>
    <w:rsid w:val="007C1884"/>
    <w:rsid w:val="007C36DD"/>
    <w:rsid w:val="007C58F2"/>
    <w:rsid w:val="007C71B7"/>
    <w:rsid w:val="007D0ED5"/>
    <w:rsid w:val="007D1310"/>
    <w:rsid w:val="007D1F18"/>
    <w:rsid w:val="007D3944"/>
    <w:rsid w:val="007D63FB"/>
    <w:rsid w:val="007F0BCB"/>
    <w:rsid w:val="007F178C"/>
    <w:rsid w:val="007F1A86"/>
    <w:rsid w:val="007F1ABC"/>
    <w:rsid w:val="007F22C6"/>
    <w:rsid w:val="007F3E53"/>
    <w:rsid w:val="00800382"/>
    <w:rsid w:val="008014EF"/>
    <w:rsid w:val="00803AF7"/>
    <w:rsid w:val="00803F4F"/>
    <w:rsid w:val="00804684"/>
    <w:rsid w:val="00804AF5"/>
    <w:rsid w:val="00805F68"/>
    <w:rsid w:val="0080734C"/>
    <w:rsid w:val="008079E1"/>
    <w:rsid w:val="00810B89"/>
    <w:rsid w:val="00812F80"/>
    <w:rsid w:val="008131FA"/>
    <w:rsid w:val="00813D28"/>
    <w:rsid w:val="00813DFC"/>
    <w:rsid w:val="008143D1"/>
    <w:rsid w:val="00815880"/>
    <w:rsid w:val="00816235"/>
    <w:rsid w:val="00816B92"/>
    <w:rsid w:val="00816E28"/>
    <w:rsid w:val="008212B2"/>
    <w:rsid w:val="008222F9"/>
    <w:rsid w:val="00822923"/>
    <w:rsid w:val="00826709"/>
    <w:rsid w:val="00826F8D"/>
    <w:rsid w:val="0083349C"/>
    <w:rsid w:val="008375EF"/>
    <w:rsid w:val="0084295D"/>
    <w:rsid w:val="00846BC3"/>
    <w:rsid w:val="00847FA4"/>
    <w:rsid w:val="00850277"/>
    <w:rsid w:val="008506CB"/>
    <w:rsid w:val="00851250"/>
    <w:rsid w:val="008578F8"/>
    <w:rsid w:val="00865B8A"/>
    <w:rsid w:val="00865F44"/>
    <w:rsid w:val="00866591"/>
    <w:rsid w:val="0086788E"/>
    <w:rsid w:val="008709D6"/>
    <w:rsid w:val="00870BF5"/>
    <w:rsid w:val="00870EEE"/>
    <w:rsid w:val="008717C8"/>
    <w:rsid w:val="008742FB"/>
    <w:rsid w:val="00875C83"/>
    <w:rsid w:val="00877068"/>
    <w:rsid w:val="0088063D"/>
    <w:rsid w:val="00882101"/>
    <w:rsid w:val="00882301"/>
    <w:rsid w:val="00884C67"/>
    <w:rsid w:val="0088717C"/>
    <w:rsid w:val="00887EAB"/>
    <w:rsid w:val="00890DDA"/>
    <w:rsid w:val="008973CA"/>
    <w:rsid w:val="008A4AE0"/>
    <w:rsid w:val="008A6970"/>
    <w:rsid w:val="008A76A3"/>
    <w:rsid w:val="008B122C"/>
    <w:rsid w:val="008B1C02"/>
    <w:rsid w:val="008B3BFD"/>
    <w:rsid w:val="008B5EAD"/>
    <w:rsid w:val="008C16AD"/>
    <w:rsid w:val="008C16F6"/>
    <w:rsid w:val="008C2233"/>
    <w:rsid w:val="008C3C30"/>
    <w:rsid w:val="008C5C74"/>
    <w:rsid w:val="008C76A9"/>
    <w:rsid w:val="008D449F"/>
    <w:rsid w:val="008E0117"/>
    <w:rsid w:val="008E3731"/>
    <w:rsid w:val="008E37CC"/>
    <w:rsid w:val="008E3AD8"/>
    <w:rsid w:val="008E3C8E"/>
    <w:rsid w:val="008E525D"/>
    <w:rsid w:val="008E5E33"/>
    <w:rsid w:val="008E6499"/>
    <w:rsid w:val="008E64E2"/>
    <w:rsid w:val="008F00F9"/>
    <w:rsid w:val="008F2245"/>
    <w:rsid w:val="008F33EC"/>
    <w:rsid w:val="008F66F9"/>
    <w:rsid w:val="008F7852"/>
    <w:rsid w:val="008F7927"/>
    <w:rsid w:val="008F7DE3"/>
    <w:rsid w:val="00900A90"/>
    <w:rsid w:val="00902923"/>
    <w:rsid w:val="00904027"/>
    <w:rsid w:val="009063EB"/>
    <w:rsid w:val="00911152"/>
    <w:rsid w:val="00914BD5"/>
    <w:rsid w:val="00920520"/>
    <w:rsid w:val="009276A9"/>
    <w:rsid w:val="00931E1D"/>
    <w:rsid w:val="00944742"/>
    <w:rsid w:val="009447EE"/>
    <w:rsid w:val="009452ED"/>
    <w:rsid w:val="00945940"/>
    <w:rsid w:val="0094610E"/>
    <w:rsid w:val="00952BF5"/>
    <w:rsid w:val="00954DD9"/>
    <w:rsid w:val="009550CA"/>
    <w:rsid w:val="0095511E"/>
    <w:rsid w:val="009562E1"/>
    <w:rsid w:val="00956872"/>
    <w:rsid w:val="009579DF"/>
    <w:rsid w:val="00960812"/>
    <w:rsid w:val="00960C5F"/>
    <w:rsid w:val="009616AB"/>
    <w:rsid w:val="0096694D"/>
    <w:rsid w:val="00971582"/>
    <w:rsid w:val="0097506D"/>
    <w:rsid w:val="0097522D"/>
    <w:rsid w:val="009763DB"/>
    <w:rsid w:val="00982C6E"/>
    <w:rsid w:val="00984AF3"/>
    <w:rsid w:val="00985C6A"/>
    <w:rsid w:val="00985DFB"/>
    <w:rsid w:val="00991834"/>
    <w:rsid w:val="00996A99"/>
    <w:rsid w:val="009A003F"/>
    <w:rsid w:val="009A181C"/>
    <w:rsid w:val="009A51B3"/>
    <w:rsid w:val="009C0A4B"/>
    <w:rsid w:val="009C3F37"/>
    <w:rsid w:val="009C58A6"/>
    <w:rsid w:val="009C6347"/>
    <w:rsid w:val="009C6ED7"/>
    <w:rsid w:val="009C7AF4"/>
    <w:rsid w:val="009C7E68"/>
    <w:rsid w:val="009D1510"/>
    <w:rsid w:val="009D276D"/>
    <w:rsid w:val="009D3E52"/>
    <w:rsid w:val="009E1203"/>
    <w:rsid w:val="009E2D84"/>
    <w:rsid w:val="009E49B8"/>
    <w:rsid w:val="009E60A5"/>
    <w:rsid w:val="009E6717"/>
    <w:rsid w:val="009F0FA4"/>
    <w:rsid w:val="009F1D7A"/>
    <w:rsid w:val="009F7E41"/>
    <w:rsid w:val="00A03394"/>
    <w:rsid w:val="00A03628"/>
    <w:rsid w:val="00A048EE"/>
    <w:rsid w:val="00A1584F"/>
    <w:rsid w:val="00A15CC0"/>
    <w:rsid w:val="00A20F1A"/>
    <w:rsid w:val="00A21D06"/>
    <w:rsid w:val="00A23493"/>
    <w:rsid w:val="00A24DA6"/>
    <w:rsid w:val="00A2546A"/>
    <w:rsid w:val="00A318CE"/>
    <w:rsid w:val="00A32AD1"/>
    <w:rsid w:val="00A333E2"/>
    <w:rsid w:val="00A34CEA"/>
    <w:rsid w:val="00A355EA"/>
    <w:rsid w:val="00A36121"/>
    <w:rsid w:val="00A36639"/>
    <w:rsid w:val="00A42908"/>
    <w:rsid w:val="00A430E9"/>
    <w:rsid w:val="00A43ADA"/>
    <w:rsid w:val="00A463F1"/>
    <w:rsid w:val="00A47A5B"/>
    <w:rsid w:val="00A519BB"/>
    <w:rsid w:val="00A524CE"/>
    <w:rsid w:val="00A52ED8"/>
    <w:rsid w:val="00A56E02"/>
    <w:rsid w:val="00A60D1D"/>
    <w:rsid w:val="00A630A0"/>
    <w:rsid w:val="00A66A8D"/>
    <w:rsid w:val="00A66C77"/>
    <w:rsid w:val="00A67850"/>
    <w:rsid w:val="00A7123D"/>
    <w:rsid w:val="00A73822"/>
    <w:rsid w:val="00A74DE0"/>
    <w:rsid w:val="00A750E8"/>
    <w:rsid w:val="00A75EC7"/>
    <w:rsid w:val="00A7656C"/>
    <w:rsid w:val="00A766C6"/>
    <w:rsid w:val="00A83BD7"/>
    <w:rsid w:val="00A86764"/>
    <w:rsid w:val="00A87E07"/>
    <w:rsid w:val="00A90D04"/>
    <w:rsid w:val="00A91687"/>
    <w:rsid w:val="00A950B9"/>
    <w:rsid w:val="00AA110B"/>
    <w:rsid w:val="00AA6BD7"/>
    <w:rsid w:val="00AB1F0E"/>
    <w:rsid w:val="00AB2D93"/>
    <w:rsid w:val="00AB33D9"/>
    <w:rsid w:val="00AB4AB4"/>
    <w:rsid w:val="00AC11C1"/>
    <w:rsid w:val="00AD2265"/>
    <w:rsid w:val="00AD262C"/>
    <w:rsid w:val="00AD292C"/>
    <w:rsid w:val="00AD3155"/>
    <w:rsid w:val="00AD335D"/>
    <w:rsid w:val="00AD3B08"/>
    <w:rsid w:val="00AD3D70"/>
    <w:rsid w:val="00AD4012"/>
    <w:rsid w:val="00AD4FC6"/>
    <w:rsid w:val="00AE0C77"/>
    <w:rsid w:val="00AE4EA6"/>
    <w:rsid w:val="00AE5CD4"/>
    <w:rsid w:val="00AF2DAF"/>
    <w:rsid w:val="00AF3B77"/>
    <w:rsid w:val="00B04410"/>
    <w:rsid w:val="00B06520"/>
    <w:rsid w:val="00B07C25"/>
    <w:rsid w:val="00B07FC6"/>
    <w:rsid w:val="00B1321C"/>
    <w:rsid w:val="00B13336"/>
    <w:rsid w:val="00B16650"/>
    <w:rsid w:val="00B17748"/>
    <w:rsid w:val="00B20699"/>
    <w:rsid w:val="00B246C2"/>
    <w:rsid w:val="00B24A78"/>
    <w:rsid w:val="00B307D0"/>
    <w:rsid w:val="00B35009"/>
    <w:rsid w:val="00B411C4"/>
    <w:rsid w:val="00B43E3B"/>
    <w:rsid w:val="00B523AF"/>
    <w:rsid w:val="00B53765"/>
    <w:rsid w:val="00B53FA3"/>
    <w:rsid w:val="00B540F4"/>
    <w:rsid w:val="00B57111"/>
    <w:rsid w:val="00B64E3E"/>
    <w:rsid w:val="00B650A3"/>
    <w:rsid w:val="00B65300"/>
    <w:rsid w:val="00B65E32"/>
    <w:rsid w:val="00B6632E"/>
    <w:rsid w:val="00B67B9C"/>
    <w:rsid w:val="00B71F01"/>
    <w:rsid w:val="00B71F7F"/>
    <w:rsid w:val="00B72BB2"/>
    <w:rsid w:val="00B72D64"/>
    <w:rsid w:val="00B751CF"/>
    <w:rsid w:val="00B75B33"/>
    <w:rsid w:val="00B77B9E"/>
    <w:rsid w:val="00B81487"/>
    <w:rsid w:val="00B81695"/>
    <w:rsid w:val="00B8292E"/>
    <w:rsid w:val="00B84545"/>
    <w:rsid w:val="00B84CB0"/>
    <w:rsid w:val="00B861B0"/>
    <w:rsid w:val="00B86770"/>
    <w:rsid w:val="00B86F5D"/>
    <w:rsid w:val="00B90947"/>
    <w:rsid w:val="00B9258E"/>
    <w:rsid w:val="00B928B7"/>
    <w:rsid w:val="00B92D80"/>
    <w:rsid w:val="00B9633D"/>
    <w:rsid w:val="00B96CB7"/>
    <w:rsid w:val="00B97A5E"/>
    <w:rsid w:val="00BA194E"/>
    <w:rsid w:val="00BA21D5"/>
    <w:rsid w:val="00BA4DCC"/>
    <w:rsid w:val="00BA7D8A"/>
    <w:rsid w:val="00BA7F10"/>
    <w:rsid w:val="00BB35EE"/>
    <w:rsid w:val="00BB38D5"/>
    <w:rsid w:val="00BB3A3C"/>
    <w:rsid w:val="00BB4315"/>
    <w:rsid w:val="00BC0312"/>
    <w:rsid w:val="00BC6378"/>
    <w:rsid w:val="00BC7EC1"/>
    <w:rsid w:val="00BD0A5A"/>
    <w:rsid w:val="00BD106B"/>
    <w:rsid w:val="00BD3564"/>
    <w:rsid w:val="00BD4BE9"/>
    <w:rsid w:val="00BD4ECF"/>
    <w:rsid w:val="00BD5CEF"/>
    <w:rsid w:val="00BE0B62"/>
    <w:rsid w:val="00BE370C"/>
    <w:rsid w:val="00BE41B0"/>
    <w:rsid w:val="00BE57F3"/>
    <w:rsid w:val="00BE61FE"/>
    <w:rsid w:val="00BF0658"/>
    <w:rsid w:val="00BF2F27"/>
    <w:rsid w:val="00C01986"/>
    <w:rsid w:val="00C05218"/>
    <w:rsid w:val="00C05E1D"/>
    <w:rsid w:val="00C11259"/>
    <w:rsid w:val="00C135E5"/>
    <w:rsid w:val="00C13B1E"/>
    <w:rsid w:val="00C1474D"/>
    <w:rsid w:val="00C14A70"/>
    <w:rsid w:val="00C16AE2"/>
    <w:rsid w:val="00C21424"/>
    <w:rsid w:val="00C30B08"/>
    <w:rsid w:val="00C3214C"/>
    <w:rsid w:val="00C32C56"/>
    <w:rsid w:val="00C33893"/>
    <w:rsid w:val="00C3410C"/>
    <w:rsid w:val="00C37BFA"/>
    <w:rsid w:val="00C41646"/>
    <w:rsid w:val="00C45BE9"/>
    <w:rsid w:val="00C4688F"/>
    <w:rsid w:val="00C51A90"/>
    <w:rsid w:val="00C52EC0"/>
    <w:rsid w:val="00C53127"/>
    <w:rsid w:val="00C5691A"/>
    <w:rsid w:val="00C56FCA"/>
    <w:rsid w:val="00C6043E"/>
    <w:rsid w:val="00C61789"/>
    <w:rsid w:val="00C619AC"/>
    <w:rsid w:val="00C63B1C"/>
    <w:rsid w:val="00C66BCC"/>
    <w:rsid w:val="00C701DD"/>
    <w:rsid w:val="00C70547"/>
    <w:rsid w:val="00C733F2"/>
    <w:rsid w:val="00C743A3"/>
    <w:rsid w:val="00C82197"/>
    <w:rsid w:val="00C83576"/>
    <w:rsid w:val="00C85E54"/>
    <w:rsid w:val="00C910E5"/>
    <w:rsid w:val="00C97496"/>
    <w:rsid w:val="00C9753B"/>
    <w:rsid w:val="00CA1345"/>
    <w:rsid w:val="00CA1708"/>
    <w:rsid w:val="00CA19A9"/>
    <w:rsid w:val="00CA2B45"/>
    <w:rsid w:val="00CA59CC"/>
    <w:rsid w:val="00CB0AF5"/>
    <w:rsid w:val="00CB1CEF"/>
    <w:rsid w:val="00CB281F"/>
    <w:rsid w:val="00CB316A"/>
    <w:rsid w:val="00CB44E3"/>
    <w:rsid w:val="00CB47E4"/>
    <w:rsid w:val="00CB6A3A"/>
    <w:rsid w:val="00CC031F"/>
    <w:rsid w:val="00CC0408"/>
    <w:rsid w:val="00CC2BA8"/>
    <w:rsid w:val="00CC3605"/>
    <w:rsid w:val="00CC53FB"/>
    <w:rsid w:val="00CC5959"/>
    <w:rsid w:val="00CC6EC3"/>
    <w:rsid w:val="00CD265F"/>
    <w:rsid w:val="00CD3BD6"/>
    <w:rsid w:val="00CD58EE"/>
    <w:rsid w:val="00CD5CD7"/>
    <w:rsid w:val="00CE49E9"/>
    <w:rsid w:val="00CE62D9"/>
    <w:rsid w:val="00CE7E54"/>
    <w:rsid w:val="00CF369B"/>
    <w:rsid w:val="00CF5AD8"/>
    <w:rsid w:val="00CF5CFD"/>
    <w:rsid w:val="00CF6AD5"/>
    <w:rsid w:val="00D0150F"/>
    <w:rsid w:val="00D03FBB"/>
    <w:rsid w:val="00D06FF6"/>
    <w:rsid w:val="00D1017C"/>
    <w:rsid w:val="00D126D5"/>
    <w:rsid w:val="00D12B8A"/>
    <w:rsid w:val="00D13877"/>
    <w:rsid w:val="00D139B8"/>
    <w:rsid w:val="00D140A9"/>
    <w:rsid w:val="00D14492"/>
    <w:rsid w:val="00D14C0B"/>
    <w:rsid w:val="00D16E7E"/>
    <w:rsid w:val="00D20FDB"/>
    <w:rsid w:val="00D23BAF"/>
    <w:rsid w:val="00D27D2D"/>
    <w:rsid w:val="00D27ECE"/>
    <w:rsid w:val="00D301E7"/>
    <w:rsid w:val="00D324EC"/>
    <w:rsid w:val="00D34E9B"/>
    <w:rsid w:val="00D3500E"/>
    <w:rsid w:val="00D353CC"/>
    <w:rsid w:val="00D4039F"/>
    <w:rsid w:val="00D4152A"/>
    <w:rsid w:val="00D4239C"/>
    <w:rsid w:val="00D435BD"/>
    <w:rsid w:val="00D44C5C"/>
    <w:rsid w:val="00D46C34"/>
    <w:rsid w:val="00D46FB6"/>
    <w:rsid w:val="00D47874"/>
    <w:rsid w:val="00D5112D"/>
    <w:rsid w:val="00D521D3"/>
    <w:rsid w:val="00D55364"/>
    <w:rsid w:val="00D55471"/>
    <w:rsid w:val="00D6095A"/>
    <w:rsid w:val="00D60E43"/>
    <w:rsid w:val="00D6382F"/>
    <w:rsid w:val="00D6423C"/>
    <w:rsid w:val="00D64E63"/>
    <w:rsid w:val="00D71318"/>
    <w:rsid w:val="00D72FB2"/>
    <w:rsid w:val="00D739EF"/>
    <w:rsid w:val="00D74D68"/>
    <w:rsid w:val="00D74D7B"/>
    <w:rsid w:val="00D7760D"/>
    <w:rsid w:val="00D81396"/>
    <w:rsid w:val="00D840E6"/>
    <w:rsid w:val="00D8478F"/>
    <w:rsid w:val="00D874EE"/>
    <w:rsid w:val="00D92DBB"/>
    <w:rsid w:val="00D93A85"/>
    <w:rsid w:val="00D964E9"/>
    <w:rsid w:val="00D97DC7"/>
    <w:rsid w:val="00DA2683"/>
    <w:rsid w:val="00DA3183"/>
    <w:rsid w:val="00DA4EB1"/>
    <w:rsid w:val="00DA6C01"/>
    <w:rsid w:val="00DA701F"/>
    <w:rsid w:val="00DB08DD"/>
    <w:rsid w:val="00DB1CDC"/>
    <w:rsid w:val="00DC000F"/>
    <w:rsid w:val="00DC0BF4"/>
    <w:rsid w:val="00DC225B"/>
    <w:rsid w:val="00DC32FC"/>
    <w:rsid w:val="00DC36F2"/>
    <w:rsid w:val="00DC7017"/>
    <w:rsid w:val="00DD04EA"/>
    <w:rsid w:val="00DD06CF"/>
    <w:rsid w:val="00DD0F4A"/>
    <w:rsid w:val="00DD3A58"/>
    <w:rsid w:val="00DD714C"/>
    <w:rsid w:val="00DE1AE6"/>
    <w:rsid w:val="00DE2349"/>
    <w:rsid w:val="00DE2519"/>
    <w:rsid w:val="00DF2042"/>
    <w:rsid w:val="00DF42B0"/>
    <w:rsid w:val="00DF5326"/>
    <w:rsid w:val="00DF54E4"/>
    <w:rsid w:val="00DF647B"/>
    <w:rsid w:val="00E0034A"/>
    <w:rsid w:val="00E00E75"/>
    <w:rsid w:val="00E01376"/>
    <w:rsid w:val="00E014C3"/>
    <w:rsid w:val="00E01791"/>
    <w:rsid w:val="00E068D6"/>
    <w:rsid w:val="00E10B55"/>
    <w:rsid w:val="00E14AC1"/>
    <w:rsid w:val="00E153AD"/>
    <w:rsid w:val="00E17C9C"/>
    <w:rsid w:val="00E231A5"/>
    <w:rsid w:val="00E235E5"/>
    <w:rsid w:val="00E26157"/>
    <w:rsid w:val="00E26AD6"/>
    <w:rsid w:val="00E27B62"/>
    <w:rsid w:val="00E312BE"/>
    <w:rsid w:val="00E32EAB"/>
    <w:rsid w:val="00E331F2"/>
    <w:rsid w:val="00E33C8D"/>
    <w:rsid w:val="00E3429B"/>
    <w:rsid w:val="00E355E4"/>
    <w:rsid w:val="00E36F32"/>
    <w:rsid w:val="00E374CB"/>
    <w:rsid w:val="00E37950"/>
    <w:rsid w:val="00E409A9"/>
    <w:rsid w:val="00E40D59"/>
    <w:rsid w:val="00E42764"/>
    <w:rsid w:val="00E42B6F"/>
    <w:rsid w:val="00E4361A"/>
    <w:rsid w:val="00E452C7"/>
    <w:rsid w:val="00E473E7"/>
    <w:rsid w:val="00E53292"/>
    <w:rsid w:val="00E570A1"/>
    <w:rsid w:val="00E5748E"/>
    <w:rsid w:val="00E575C6"/>
    <w:rsid w:val="00E6058C"/>
    <w:rsid w:val="00E624B5"/>
    <w:rsid w:val="00E62934"/>
    <w:rsid w:val="00E64345"/>
    <w:rsid w:val="00E64F02"/>
    <w:rsid w:val="00E70FBF"/>
    <w:rsid w:val="00E7755F"/>
    <w:rsid w:val="00E8189E"/>
    <w:rsid w:val="00E9192B"/>
    <w:rsid w:val="00E93862"/>
    <w:rsid w:val="00E93FE7"/>
    <w:rsid w:val="00E95CA2"/>
    <w:rsid w:val="00E961A9"/>
    <w:rsid w:val="00E96C8E"/>
    <w:rsid w:val="00EA21BA"/>
    <w:rsid w:val="00EA40B9"/>
    <w:rsid w:val="00EA5AA2"/>
    <w:rsid w:val="00EA7A21"/>
    <w:rsid w:val="00EB38BF"/>
    <w:rsid w:val="00EB7355"/>
    <w:rsid w:val="00EC1AE5"/>
    <w:rsid w:val="00EC3111"/>
    <w:rsid w:val="00EC491D"/>
    <w:rsid w:val="00EC616A"/>
    <w:rsid w:val="00EC69A2"/>
    <w:rsid w:val="00ED1A3E"/>
    <w:rsid w:val="00ED2F14"/>
    <w:rsid w:val="00ED4790"/>
    <w:rsid w:val="00ED48FB"/>
    <w:rsid w:val="00ED4B93"/>
    <w:rsid w:val="00ED5A1F"/>
    <w:rsid w:val="00ED7BF9"/>
    <w:rsid w:val="00EE00EF"/>
    <w:rsid w:val="00EE0D4B"/>
    <w:rsid w:val="00EE14C8"/>
    <w:rsid w:val="00EE4F2D"/>
    <w:rsid w:val="00EF33D0"/>
    <w:rsid w:val="00F013CD"/>
    <w:rsid w:val="00F038C4"/>
    <w:rsid w:val="00F03EDE"/>
    <w:rsid w:val="00F04129"/>
    <w:rsid w:val="00F0456E"/>
    <w:rsid w:val="00F046EC"/>
    <w:rsid w:val="00F05E43"/>
    <w:rsid w:val="00F05E45"/>
    <w:rsid w:val="00F06FC5"/>
    <w:rsid w:val="00F12487"/>
    <w:rsid w:val="00F128AC"/>
    <w:rsid w:val="00F1381F"/>
    <w:rsid w:val="00F14FB3"/>
    <w:rsid w:val="00F17324"/>
    <w:rsid w:val="00F1765F"/>
    <w:rsid w:val="00F20A94"/>
    <w:rsid w:val="00F2194A"/>
    <w:rsid w:val="00F23780"/>
    <w:rsid w:val="00F265DB"/>
    <w:rsid w:val="00F30A08"/>
    <w:rsid w:val="00F341AA"/>
    <w:rsid w:val="00F42D16"/>
    <w:rsid w:val="00F4395C"/>
    <w:rsid w:val="00F44296"/>
    <w:rsid w:val="00F444E0"/>
    <w:rsid w:val="00F52D03"/>
    <w:rsid w:val="00F53B79"/>
    <w:rsid w:val="00F56950"/>
    <w:rsid w:val="00F56F9F"/>
    <w:rsid w:val="00F60476"/>
    <w:rsid w:val="00F6198C"/>
    <w:rsid w:val="00F645A1"/>
    <w:rsid w:val="00F64B4C"/>
    <w:rsid w:val="00F6556C"/>
    <w:rsid w:val="00F6682F"/>
    <w:rsid w:val="00F66F1D"/>
    <w:rsid w:val="00F67C74"/>
    <w:rsid w:val="00F70D34"/>
    <w:rsid w:val="00F726B5"/>
    <w:rsid w:val="00F73965"/>
    <w:rsid w:val="00F73F34"/>
    <w:rsid w:val="00F7594E"/>
    <w:rsid w:val="00F77CF2"/>
    <w:rsid w:val="00F83136"/>
    <w:rsid w:val="00F8450C"/>
    <w:rsid w:val="00F8549E"/>
    <w:rsid w:val="00F862FE"/>
    <w:rsid w:val="00F912F2"/>
    <w:rsid w:val="00F913F6"/>
    <w:rsid w:val="00F92A75"/>
    <w:rsid w:val="00F9555C"/>
    <w:rsid w:val="00F97497"/>
    <w:rsid w:val="00FA65A1"/>
    <w:rsid w:val="00FB0D81"/>
    <w:rsid w:val="00FB1CFC"/>
    <w:rsid w:val="00FB328A"/>
    <w:rsid w:val="00FB774F"/>
    <w:rsid w:val="00FC273A"/>
    <w:rsid w:val="00FC3018"/>
    <w:rsid w:val="00FC493C"/>
    <w:rsid w:val="00FC67FD"/>
    <w:rsid w:val="00FD4DB2"/>
    <w:rsid w:val="00FD4ECE"/>
    <w:rsid w:val="00FD5856"/>
    <w:rsid w:val="00FE176C"/>
    <w:rsid w:val="00FE24CC"/>
    <w:rsid w:val="00FE3120"/>
    <w:rsid w:val="00FE6F49"/>
    <w:rsid w:val="00FE7FDC"/>
    <w:rsid w:val="00FF3068"/>
    <w:rsid w:val="00FF368C"/>
    <w:rsid w:val="00FF3F81"/>
    <w:rsid w:val="00FF6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E8232D"/>
  <w15:docId w15:val="{42DA3874-F33E-4EE9-89C4-17DEE7937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7B"/>
  </w:style>
  <w:style w:type="paragraph" w:styleId="1">
    <w:name w:val="heading 1"/>
    <w:basedOn w:val="a"/>
    <w:next w:val="a"/>
    <w:qFormat/>
    <w:rsid w:val="00DF647B"/>
    <w:pPr>
      <w:keepNext/>
      <w:spacing w:line="360" w:lineRule="exact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DF64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B3A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qFormat/>
    <w:rsid w:val="00CA2B4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47B"/>
    <w:pPr>
      <w:jc w:val="both"/>
    </w:pPr>
    <w:rPr>
      <w:sz w:val="28"/>
      <w:lang w:val="uk-UA"/>
    </w:rPr>
  </w:style>
  <w:style w:type="paragraph" w:styleId="a4">
    <w:name w:val="Balloon Text"/>
    <w:basedOn w:val="a"/>
    <w:semiHidden/>
    <w:rsid w:val="00DF647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A2B45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7">
    <w:name w:val="Body Text Indent"/>
    <w:basedOn w:val="a"/>
    <w:link w:val="a8"/>
    <w:rsid w:val="00E01376"/>
    <w:pPr>
      <w:spacing w:after="120"/>
      <w:ind w:left="283"/>
    </w:pPr>
  </w:style>
  <w:style w:type="paragraph" w:styleId="a9">
    <w:name w:val="Title"/>
    <w:basedOn w:val="a"/>
    <w:qFormat/>
    <w:rsid w:val="00E01376"/>
    <w:pPr>
      <w:jc w:val="center"/>
    </w:pPr>
    <w:rPr>
      <w:sz w:val="28"/>
      <w:lang w:val="uk-UA"/>
    </w:rPr>
  </w:style>
  <w:style w:type="character" w:styleId="aa">
    <w:name w:val="page number"/>
    <w:basedOn w:val="a0"/>
    <w:rsid w:val="00CA1708"/>
  </w:style>
  <w:style w:type="paragraph" w:customStyle="1" w:styleId="ab">
    <w:name w:val="Знак"/>
    <w:basedOn w:val="a"/>
    <w:rsid w:val="0034690C"/>
    <w:rPr>
      <w:rFonts w:ascii="Verdana" w:hAnsi="Verdana" w:cs="Verdana"/>
      <w:lang w:val="en-US" w:eastAsia="en-US"/>
    </w:rPr>
  </w:style>
  <w:style w:type="paragraph" w:customStyle="1" w:styleId="ac">
    <w:name w:val="Знак"/>
    <w:basedOn w:val="a"/>
    <w:rsid w:val="007F22C6"/>
    <w:rPr>
      <w:rFonts w:ascii="Verdana" w:hAnsi="Verdana" w:cs="Verdana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rsid w:val="00182217"/>
    <w:rPr>
      <w:rFonts w:ascii="Verdana" w:hAnsi="Verdana" w:cs="Verdana"/>
      <w:lang w:val="en-US" w:eastAsia="en-US"/>
    </w:rPr>
  </w:style>
  <w:style w:type="paragraph" w:styleId="ad">
    <w:name w:val="footer"/>
    <w:basedOn w:val="a"/>
    <w:rsid w:val="002A5A2D"/>
    <w:pPr>
      <w:tabs>
        <w:tab w:val="center" w:pos="4677"/>
        <w:tab w:val="right" w:pos="9355"/>
      </w:tabs>
    </w:pPr>
  </w:style>
  <w:style w:type="paragraph" w:customStyle="1" w:styleId="Style9">
    <w:name w:val="Style9"/>
    <w:basedOn w:val="a"/>
    <w:rsid w:val="003E11BE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character" w:customStyle="1" w:styleId="FontStyle13">
    <w:name w:val="Font Style13"/>
    <w:rsid w:val="003E11BE"/>
    <w:rPr>
      <w:rFonts w:ascii="Times New Roman" w:hAnsi="Times New Roman" w:cs="Times New Roman"/>
      <w:sz w:val="24"/>
      <w:szCs w:val="24"/>
    </w:rPr>
  </w:style>
  <w:style w:type="paragraph" w:customStyle="1" w:styleId="ae">
    <w:name w:val="Знак Знак Знак Знак"/>
    <w:basedOn w:val="a"/>
    <w:rsid w:val="003F0254"/>
    <w:rPr>
      <w:rFonts w:ascii="Verdana" w:hAnsi="Verdana" w:cs="Verdana"/>
      <w:lang w:val="en-US" w:eastAsia="en-US"/>
    </w:rPr>
  </w:style>
  <w:style w:type="paragraph" w:customStyle="1" w:styleId="af">
    <w:name w:val="Знак Знак"/>
    <w:basedOn w:val="a"/>
    <w:rsid w:val="003878FE"/>
    <w:rPr>
      <w:rFonts w:ascii="Verdana" w:hAnsi="Verdana" w:cs="Verdana"/>
      <w:lang w:val="en-US" w:eastAsia="en-US"/>
    </w:rPr>
  </w:style>
  <w:style w:type="paragraph" w:customStyle="1" w:styleId="af0">
    <w:name w:val="Знак"/>
    <w:basedOn w:val="a"/>
    <w:rsid w:val="009A181C"/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032FF"/>
    <w:rPr>
      <w:rFonts w:ascii="Verdana" w:hAnsi="Verdana" w:cs="Verdana"/>
      <w:lang w:val="en-US" w:eastAsia="en-US"/>
    </w:rPr>
  </w:style>
  <w:style w:type="paragraph" w:styleId="af2">
    <w:name w:val="List Paragraph"/>
    <w:basedOn w:val="a"/>
    <w:uiPriority w:val="34"/>
    <w:qFormat/>
    <w:rsid w:val="004C0296"/>
    <w:pPr>
      <w:ind w:left="720"/>
      <w:contextualSpacing/>
    </w:pPr>
  </w:style>
  <w:style w:type="paragraph" w:customStyle="1" w:styleId="Style7">
    <w:name w:val="Style7"/>
    <w:basedOn w:val="a"/>
    <w:rsid w:val="007A1FA1"/>
    <w:pPr>
      <w:widowControl w:val="0"/>
      <w:autoSpaceDE w:val="0"/>
      <w:autoSpaceDN w:val="0"/>
      <w:adjustRightInd w:val="0"/>
      <w:spacing w:line="216" w:lineRule="exact"/>
      <w:ind w:firstLine="475"/>
      <w:jc w:val="both"/>
    </w:pPr>
    <w:rPr>
      <w:sz w:val="24"/>
      <w:szCs w:val="24"/>
    </w:rPr>
  </w:style>
  <w:style w:type="paragraph" w:customStyle="1" w:styleId="af3">
    <w:name w:val="Знак Знак Знак Знак"/>
    <w:basedOn w:val="a"/>
    <w:rsid w:val="00FE6F49"/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rsid w:val="00552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ий HTML Знак"/>
    <w:basedOn w:val="a0"/>
    <w:link w:val="HTML"/>
    <w:rsid w:val="00552D26"/>
    <w:rPr>
      <w:rFonts w:ascii="Courier New" w:hAnsi="Courier New"/>
    </w:rPr>
  </w:style>
  <w:style w:type="character" w:customStyle="1" w:styleId="a8">
    <w:name w:val="Основний текст з відступом Знак"/>
    <w:basedOn w:val="a0"/>
    <w:link w:val="a7"/>
    <w:locked/>
    <w:rsid w:val="00A67850"/>
  </w:style>
  <w:style w:type="character" w:customStyle="1" w:styleId="a6">
    <w:name w:val="Верхній колонтитул Знак"/>
    <w:basedOn w:val="a0"/>
    <w:link w:val="a5"/>
    <w:uiPriority w:val="99"/>
    <w:rsid w:val="0083349C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B3A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1;&#1080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FEFB2-DC72-47BA-A151-8DD77EDC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Лист.dot</Template>
  <TotalTime>1558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</vt:vector>
  </TitlesOfParts>
  <Company>Городское управление здрав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міської Програми забезпечення мешканців міста Запоріжжя, хворих на хронічну ниркову недостатність, препаратом сандімун на 2003 рік</dc:title>
  <dc:creator>Таня</dc:creator>
  <cp:lastModifiedBy>Пользователь Windows</cp:lastModifiedBy>
  <cp:revision>178</cp:revision>
  <cp:lastPrinted>2019-09-27T06:35:00Z</cp:lastPrinted>
  <dcterms:created xsi:type="dcterms:W3CDTF">2016-06-17T09:39:00Z</dcterms:created>
  <dcterms:modified xsi:type="dcterms:W3CDTF">2019-10-23T06:31:00Z</dcterms:modified>
</cp:coreProperties>
</file>